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7144D9" w14:textId="7B977CCD" w:rsidR="00D75C10" w:rsidRDefault="00132535" w:rsidP="006726C6">
      <w:pPr>
        <w:pStyle w:val="Overskrift1"/>
      </w:pPr>
      <w:r>
        <w:t>2017041774</w:t>
      </w:r>
      <w:r w:rsidR="00E9718B">
        <w:t xml:space="preserve"> </w:t>
      </w:r>
      <w:r w:rsidR="007D4C34">
        <w:t>–</w:t>
      </w:r>
      <w:r>
        <w:t xml:space="preserve"> </w:t>
      </w:r>
      <w:r w:rsidR="005E30BB">
        <w:t>Svarskjema for etisk handel</w:t>
      </w:r>
    </w:p>
    <w:p w14:paraId="689A67A3" w14:textId="77777777" w:rsidR="005E30BB" w:rsidRDefault="005E30BB" w:rsidP="005E30BB">
      <w:pPr>
        <w:pStyle w:val="Contractstyle"/>
      </w:pPr>
    </w:p>
    <w:p w14:paraId="6811E6EB" w14:textId="2998767E" w:rsidR="00E03177" w:rsidRDefault="008D4F59" w:rsidP="00E03177">
      <w:pPr>
        <w:pStyle w:val="Contractstyle"/>
        <w:ind w:left="0"/>
      </w:pPr>
      <w:r w:rsidRPr="008D4F59">
        <w:t xml:space="preserve">Forsvaret har som mål å foreta effektive anskaffelser som understøtter en positiv samfunnsutvikling som tar hensyn til mennesker, samfunn og miljø. </w:t>
      </w:r>
      <w:r w:rsidR="00E03177" w:rsidRPr="008D4F59">
        <w:t>For å kunne nå dette målet stilles det en rekke krav til de som ønsker å bli leverandører til Forsvaret. Dette omfatter krav til Leverandørens sosiale ansvar, miljøansvar, økonomiske ansvar, korrupsjonsforebygging, samt krav til Leverandørens virksomhetsstyring.</w:t>
      </w:r>
    </w:p>
    <w:p w14:paraId="11D4BE62" w14:textId="77777777" w:rsidR="00E03177" w:rsidRDefault="00E03177" w:rsidP="00E03177">
      <w:pPr>
        <w:pStyle w:val="Contractstyle"/>
        <w:ind w:left="0"/>
      </w:pPr>
      <w:r>
        <w:t>Svarskjema for etisk handel</w:t>
      </w:r>
      <w:r w:rsidRPr="008D4F59">
        <w:t xml:space="preserve"> er et ledd i oppfølgningen av </w:t>
      </w:r>
      <w:r>
        <w:t xml:space="preserve">kontraktsvilkårene i </w:t>
      </w:r>
      <w:r w:rsidRPr="008D4F59">
        <w:t>denne kontrakten</w:t>
      </w:r>
      <w:r>
        <w:t xml:space="preserve"> </w:t>
      </w:r>
      <w:r w:rsidRPr="008D4F59">
        <w:t>og skal</w:t>
      </w:r>
      <w:r>
        <w:t xml:space="preserve"> fylles ut og</w:t>
      </w:r>
      <w:r w:rsidRPr="008D4F59">
        <w:t xml:space="preserve"> undertegnes av ansvarlig </w:t>
      </w:r>
      <w:r>
        <w:t>person hos tilbyder og vedlegges tilbudet.</w:t>
      </w:r>
    </w:p>
    <w:p w14:paraId="730F9466" w14:textId="77777777" w:rsidR="00F80624" w:rsidRDefault="00F80624" w:rsidP="00F80624">
      <w:pPr>
        <w:tabs>
          <w:tab w:val="left" w:pos="2410"/>
        </w:tabs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690"/>
        <w:gridCol w:w="3055"/>
        <w:gridCol w:w="1274"/>
        <w:gridCol w:w="2919"/>
      </w:tblGrid>
      <w:tr w:rsidR="005E30BB" w:rsidRPr="00A84827" w14:paraId="7B46B611" w14:textId="77777777" w:rsidTr="00977177">
        <w:tc>
          <w:tcPr>
            <w:tcW w:w="9464" w:type="dxa"/>
            <w:gridSpan w:val="5"/>
            <w:shd w:val="clear" w:color="auto" w:fill="B8CCE4" w:themeFill="accent1" w:themeFillTint="66"/>
          </w:tcPr>
          <w:p w14:paraId="47269FCB" w14:textId="77777777" w:rsidR="005E30BB" w:rsidRPr="00A84827" w:rsidRDefault="005E30BB" w:rsidP="000D6E3F">
            <w:pPr>
              <w:spacing w:before="30"/>
              <w:contextualSpacing/>
              <w:rPr>
                <w:rFonts w:ascii="Times New Roman" w:hAnsi="Times New Roman"/>
                <w:b/>
                <w:sz w:val="28"/>
              </w:rPr>
            </w:pPr>
            <w:r w:rsidRPr="00A84827">
              <w:rPr>
                <w:rFonts w:ascii="Times New Roman" w:hAnsi="Times New Roman"/>
                <w:b/>
                <w:szCs w:val="22"/>
              </w:rPr>
              <w:t>System for sporbarhet i leverandørkjeden</w:t>
            </w:r>
          </w:p>
          <w:p w14:paraId="2FCCF6AE" w14:textId="77777777" w:rsidR="005E30BB" w:rsidRPr="00A84827" w:rsidRDefault="005E30BB" w:rsidP="000D6E3F">
            <w:pPr>
              <w:spacing w:before="30"/>
              <w:contextualSpacing/>
              <w:rPr>
                <w:rFonts w:ascii="Times New Roman" w:hAnsi="Times New Roman"/>
                <w:b/>
              </w:rPr>
            </w:pPr>
          </w:p>
          <w:p w14:paraId="65203312" w14:textId="77777777" w:rsidR="005E30BB" w:rsidRPr="00A84827" w:rsidRDefault="005E30BB" w:rsidP="000D6E3F">
            <w:pPr>
              <w:spacing w:before="30"/>
              <w:contextualSpacing/>
              <w:rPr>
                <w:rFonts w:ascii="Times New Roman" w:hAnsi="Times New Roman"/>
                <w:szCs w:val="22"/>
              </w:rPr>
            </w:pPr>
            <w:r w:rsidRPr="00A84827">
              <w:rPr>
                <w:rFonts w:ascii="Times New Roman" w:hAnsi="Times New Roman"/>
                <w:szCs w:val="22"/>
              </w:rPr>
              <w:t>Dersom tilbyder bruker underleverandører for å oppfylle denne kontrakt, skal tilbyder ha et system for sporbarhet som til enhver tid gir tilbyder oversikt over hvilke underleverandører (inkludert agent, produsent og tilsvarende) som direkte medvirker i produksjonen og i hvilke land disse er lokalisert.</w:t>
            </w:r>
          </w:p>
          <w:p w14:paraId="1F542CC8" w14:textId="77777777" w:rsidR="005E30BB" w:rsidRPr="00A84827" w:rsidRDefault="005E30BB" w:rsidP="000D6E3F">
            <w:pPr>
              <w:spacing w:before="30"/>
              <w:contextualSpacing/>
              <w:rPr>
                <w:rFonts w:ascii="Times New Roman" w:hAnsi="Times New Roman"/>
                <w:szCs w:val="22"/>
              </w:rPr>
            </w:pPr>
          </w:p>
        </w:tc>
      </w:tr>
      <w:tr w:rsidR="005E30BB" w:rsidRPr="00A84827" w14:paraId="33757E51" w14:textId="77777777" w:rsidTr="00977177">
        <w:tc>
          <w:tcPr>
            <w:tcW w:w="1526" w:type="dxa"/>
            <w:shd w:val="clear" w:color="auto" w:fill="F2F2F2"/>
          </w:tcPr>
          <w:p w14:paraId="62C399F8" w14:textId="77777777" w:rsidR="005E30BB" w:rsidRPr="00977177" w:rsidRDefault="005E30BB" w:rsidP="000D6E3F">
            <w:pPr>
              <w:spacing w:before="30"/>
              <w:rPr>
                <w:rFonts w:ascii="Times New Roman" w:hAnsi="Times New Roman"/>
                <w:b/>
                <w:sz w:val="18"/>
                <w:szCs w:val="18"/>
              </w:rPr>
            </w:pPr>
            <w:r w:rsidRPr="00977177">
              <w:rPr>
                <w:rFonts w:ascii="Times New Roman" w:hAnsi="Times New Roman"/>
                <w:b/>
                <w:sz w:val="18"/>
                <w:szCs w:val="18"/>
              </w:rPr>
              <w:t>Dokumentasjon</w:t>
            </w:r>
          </w:p>
        </w:tc>
        <w:tc>
          <w:tcPr>
            <w:tcW w:w="7938" w:type="dxa"/>
            <w:gridSpan w:val="4"/>
            <w:shd w:val="clear" w:color="auto" w:fill="auto"/>
          </w:tcPr>
          <w:p w14:paraId="04F6993D" w14:textId="5B460782" w:rsidR="005E30BB" w:rsidRDefault="005E30BB" w:rsidP="000D6E3F">
            <w:pPr>
              <w:rPr>
                <w:rFonts w:ascii="Times New Roman" w:hAnsi="Times New Roman"/>
                <w:szCs w:val="22"/>
              </w:rPr>
            </w:pPr>
            <w:r w:rsidRPr="003A7BF2">
              <w:rPr>
                <w:rFonts w:ascii="Times New Roman" w:hAnsi="Times New Roman"/>
                <w:szCs w:val="22"/>
              </w:rPr>
              <w:t xml:space="preserve">Tilbyder skal vedlegge en beskrivelse av leverandørkjeden </w:t>
            </w:r>
            <w:r w:rsidRPr="008A5BAD">
              <w:rPr>
                <w:rFonts w:ascii="Times New Roman" w:hAnsi="Times New Roman"/>
                <w:szCs w:val="22"/>
              </w:rPr>
              <w:t xml:space="preserve">for </w:t>
            </w:r>
            <w:r>
              <w:rPr>
                <w:rFonts w:ascii="Times New Roman" w:hAnsi="Times New Roman"/>
                <w:szCs w:val="22"/>
              </w:rPr>
              <w:t>hver</w:t>
            </w:r>
            <w:r w:rsidR="00977177">
              <w:rPr>
                <w:rFonts w:ascii="Times New Roman" w:hAnsi="Times New Roman"/>
                <w:szCs w:val="22"/>
              </w:rPr>
              <w:t>t</w:t>
            </w:r>
            <w:r>
              <w:rPr>
                <w:rFonts w:ascii="Times New Roman" w:hAnsi="Times New Roman"/>
                <w:szCs w:val="22"/>
              </w:rPr>
              <w:t xml:space="preserve"> </w:t>
            </w:r>
            <w:r w:rsidR="002527B4">
              <w:rPr>
                <w:rFonts w:ascii="Times New Roman" w:hAnsi="Times New Roman"/>
                <w:szCs w:val="22"/>
              </w:rPr>
              <w:t xml:space="preserve">av </w:t>
            </w:r>
            <w:r w:rsidR="00785E35">
              <w:rPr>
                <w:rFonts w:ascii="Times New Roman" w:hAnsi="Times New Roman"/>
                <w:szCs w:val="22"/>
              </w:rPr>
              <w:t xml:space="preserve">produktene/ </w:t>
            </w:r>
            <w:r w:rsidR="00941EEE">
              <w:rPr>
                <w:rFonts w:ascii="Times New Roman" w:hAnsi="Times New Roman"/>
                <w:szCs w:val="22"/>
              </w:rPr>
              <w:t>produk</w:t>
            </w:r>
            <w:r w:rsidR="00785E35">
              <w:rPr>
                <w:rFonts w:ascii="Times New Roman" w:hAnsi="Times New Roman"/>
                <w:szCs w:val="22"/>
              </w:rPr>
              <w:t>ttypene</w:t>
            </w:r>
            <w:r w:rsidRPr="00CD2B72">
              <w:rPr>
                <w:rFonts w:ascii="Times New Roman" w:hAnsi="Times New Roman"/>
                <w:szCs w:val="22"/>
              </w:rPr>
              <w:t xml:space="preserve"> som er angitt nedenfor</w:t>
            </w:r>
            <w:r w:rsidRPr="00942075">
              <w:rPr>
                <w:rFonts w:ascii="Times New Roman" w:hAnsi="Times New Roman"/>
                <w:szCs w:val="22"/>
              </w:rPr>
              <w:t xml:space="preserve">. </w:t>
            </w:r>
          </w:p>
          <w:p w14:paraId="036159FC" w14:textId="77777777" w:rsidR="005E30BB" w:rsidRDefault="005E30BB" w:rsidP="000D6E3F">
            <w:pPr>
              <w:rPr>
                <w:rFonts w:ascii="Times New Roman" w:hAnsi="Times New Roman"/>
                <w:szCs w:val="22"/>
              </w:rPr>
            </w:pPr>
          </w:p>
          <w:p w14:paraId="48C5BB17" w14:textId="79F742AE" w:rsidR="005E30BB" w:rsidRDefault="005E30BB" w:rsidP="000D6E3F">
            <w:pPr>
              <w:rPr>
                <w:rFonts w:ascii="Times New Roman" w:hAnsi="Times New Roman"/>
                <w:szCs w:val="22"/>
              </w:rPr>
            </w:pPr>
            <w:r w:rsidRPr="00942075">
              <w:rPr>
                <w:rFonts w:ascii="Times New Roman" w:hAnsi="Times New Roman"/>
                <w:szCs w:val="22"/>
              </w:rPr>
              <w:t xml:space="preserve">Produktene skal være de samme som tilbys i konkurransen, </w:t>
            </w:r>
            <w:r w:rsidR="00345E78">
              <w:rPr>
                <w:rFonts w:ascii="Times New Roman" w:hAnsi="Times New Roman"/>
                <w:szCs w:val="22"/>
              </w:rPr>
              <w:t>jf.</w:t>
            </w:r>
            <w:r w:rsidR="00AC2183">
              <w:rPr>
                <w:rFonts w:ascii="Times New Roman" w:hAnsi="Times New Roman"/>
                <w:szCs w:val="22"/>
              </w:rPr>
              <w:t xml:space="preserve"> vedlegg B Kravspesifikasjon og vedlegg D</w:t>
            </w:r>
            <w:r w:rsidR="000D357A">
              <w:rPr>
                <w:rFonts w:ascii="Times New Roman" w:hAnsi="Times New Roman"/>
                <w:szCs w:val="22"/>
              </w:rPr>
              <w:t xml:space="preserve"> </w:t>
            </w:r>
            <w:r w:rsidR="00AC2183">
              <w:rPr>
                <w:rFonts w:ascii="Times New Roman" w:hAnsi="Times New Roman"/>
                <w:szCs w:val="22"/>
              </w:rPr>
              <w:t>Prisskjema.</w:t>
            </w:r>
          </w:p>
          <w:p w14:paraId="510219E4" w14:textId="10886CB4" w:rsidR="005E30BB" w:rsidRPr="00345E78" w:rsidRDefault="005E30BB" w:rsidP="000D6E3F">
            <w:pPr>
              <w:rPr>
                <w:rFonts w:ascii="Times New Roman" w:hAnsi="Times New Roman" w:cs="Times New Roman"/>
                <w:szCs w:val="22"/>
              </w:rPr>
            </w:pPr>
          </w:p>
          <w:tbl>
            <w:tblPr>
              <w:tblStyle w:val="Tabellrutenett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7"/>
              <w:gridCol w:w="5371"/>
            </w:tblGrid>
            <w:tr w:rsidR="00D95847" w:rsidRPr="00345E78" w14:paraId="293E4F1C" w14:textId="77777777" w:rsidTr="009A5C0F">
              <w:trPr>
                <w:trHeight w:val="199"/>
              </w:trPr>
              <w:tc>
                <w:tcPr>
                  <w:tcW w:w="537" w:type="dxa"/>
                  <w:shd w:val="clear" w:color="auto" w:fill="DBE5F1" w:themeFill="accent1" w:themeFillTint="33"/>
                </w:tcPr>
                <w:p w14:paraId="7B328615" w14:textId="77777777" w:rsidR="00D95847" w:rsidRPr="009A5C0F" w:rsidRDefault="00D95847" w:rsidP="009A5C0F">
                  <w:pPr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  <w:r w:rsidRPr="009A5C0F">
                    <w:rPr>
                      <w:rFonts w:ascii="Times New Roman" w:hAnsi="Times New Roman" w:cs="Times New Roman"/>
                      <w:b/>
                      <w:szCs w:val="22"/>
                    </w:rPr>
                    <w:t>Nr.</w:t>
                  </w:r>
                </w:p>
              </w:tc>
              <w:tc>
                <w:tcPr>
                  <w:tcW w:w="5371" w:type="dxa"/>
                  <w:shd w:val="clear" w:color="auto" w:fill="DBE5F1" w:themeFill="accent1" w:themeFillTint="33"/>
                </w:tcPr>
                <w:p w14:paraId="57386317" w14:textId="2B9ECDE3" w:rsidR="00D95847" w:rsidRPr="009A5C0F" w:rsidRDefault="00D95847" w:rsidP="009A5C0F">
                  <w:pPr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Cs w:val="22"/>
                    </w:rPr>
                    <w:t>Produkt</w:t>
                  </w:r>
                </w:p>
              </w:tc>
            </w:tr>
            <w:tr w:rsidR="00D95847" w:rsidRPr="00345E78" w14:paraId="26580C31" w14:textId="77777777" w:rsidTr="009A5C0F">
              <w:trPr>
                <w:trHeight w:val="187"/>
              </w:trPr>
              <w:tc>
                <w:tcPr>
                  <w:tcW w:w="537" w:type="dxa"/>
                  <w:shd w:val="clear" w:color="auto" w:fill="auto"/>
                </w:tcPr>
                <w:p w14:paraId="566DB246" w14:textId="77777777" w:rsidR="00D95847" w:rsidRPr="009A5C0F" w:rsidRDefault="00D95847" w:rsidP="009A5C0F">
                  <w:pPr>
                    <w:rPr>
                      <w:rFonts w:ascii="Times New Roman" w:hAnsi="Times New Roman" w:cs="Times New Roman"/>
                      <w:szCs w:val="22"/>
                    </w:rPr>
                  </w:pPr>
                  <w:r w:rsidRPr="009A5C0F">
                    <w:rPr>
                      <w:rFonts w:ascii="Times New Roman" w:hAnsi="Times New Roman" w:cs="Times New Roman"/>
                      <w:szCs w:val="22"/>
                    </w:rPr>
                    <w:t>1</w:t>
                  </w:r>
                </w:p>
              </w:tc>
              <w:tc>
                <w:tcPr>
                  <w:tcW w:w="5371" w:type="dxa"/>
                  <w:shd w:val="clear" w:color="auto" w:fill="auto"/>
                </w:tcPr>
                <w:p w14:paraId="0F7F6BD2" w14:textId="4261F79B" w:rsidR="00D95847" w:rsidRPr="00E03177" w:rsidRDefault="009D5041" w:rsidP="001D3738">
                  <w:pPr>
                    <w:rPr>
                      <w:rFonts w:ascii="Times New Roman" w:hAnsi="Times New Roman"/>
                      <w:szCs w:val="22"/>
                    </w:rPr>
                  </w:pPr>
                  <w:r w:rsidRPr="00E03177">
                    <w:rPr>
                      <w:rFonts w:ascii="Times New Roman" w:hAnsi="Times New Roman"/>
                      <w:szCs w:val="22"/>
                    </w:rPr>
                    <w:t>Vindbrille –</w:t>
                  </w:r>
                  <w:r w:rsidR="005C4169" w:rsidRPr="00E03177">
                    <w:rPr>
                      <w:rFonts w:ascii="Times New Roman" w:hAnsi="Times New Roman"/>
                      <w:szCs w:val="22"/>
                    </w:rPr>
                    <w:t xml:space="preserve"> </w:t>
                  </w:r>
                  <w:r w:rsidR="001D3738" w:rsidRPr="00E03177">
                    <w:rPr>
                      <w:rFonts w:ascii="Times New Roman" w:hAnsi="Times New Roman"/>
                      <w:szCs w:val="22"/>
                    </w:rPr>
                    <w:t>Delkomponenten i</w:t>
                  </w:r>
                  <w:r w:rsidR="00D95847" w:rsidRPr="00E03177">
                    <w:rPr>
                      <w:rFonts w:ascii="Times New Roman" w:hAnsi="Times New Roman"/>
                      <w:szCs w:val="22"/>
                    </w:rPr>
                    <w:t>nnfatning</w:t>
                  </w:r>
                  <w:r w:rsidRPr="00E03177">
                    <w:rPr>
                      <w:rFonts w:ascii="Times New Roman" w:hAnsi="Times New Roman"/>
                      <w:szCs w:val="22"/>
                    </w:rPr>
                    <w:t xml:space="preserve"> </w:t>
                  </w:r>
                </w:p>
              </w:tc>
            </w:tr>
            <w:tr w:rsidR="00D95847" w:rsidRPr="00345E78" w14:paraId="72F9F0CC" w14:textId="77777777" w:rsidTr="009A5C0F">
              <w:trPr>
                <w:trHeight w:val="70"/>
              </w:trPr>
              <w:tc>
                <w:tcPr>
                  <w:tcW w:w="537" w:type="dxa"/>
                  <w:shd w:val="clear" w:color="auto" w:fill="auto"/>
                </w:tcPr>
                <w:p w14:paraId="1AD8706C" w14:textId="77777777" w:rsidR="00D95847" w:rsidRPr="009A5C0F" w:rsidRDefault="00D95847" w:rsidP="009A5C0F">
                  <w:pPr>
                    <w:rPr>
                      <w:rFonts w:ascii="Times New Roman" w:hAnsi="Times New Roman" w:cs="Times New Roman"/>
                      <w:szCs w:val="22"/>
                    </w:rPr>
                  </w:pPr>
                  <w:r w:rsidRPr="009A5C0F">
                    <w:rPr>
                      <w:rFonts w:ascii="Times New Roman" w:hAnsi="Times New Roman" w:cs="Times New Roman"/>
                      <w:szCs w:val="22"/>
                    </w:rPr>
                    <w:t>2</w:t>
                  </w:r>
                </w:p>
              </w:tc>
              <w:tc>
                <w:tcPr>
                  <w:tcW w:w="5371" w:type="dxa"/>
                  <w:shd w:val="clear" w:color="auto" w:fill="auto"/>
                  <w:vAlign w:val="bottom"/>
                </w:tcPr>
                <w:p w14:paraId="2C848548" w14:textId="1D2FD1B7" w:rsidR="00D95847" w:rsidRPr="00E03177" w:rsidRDefault="009140E2" w:rsidP="005C4169">
                  <w:pPr>
                    <w:rPr>
                      <w:rFonts w:ascii="Times New Roman" w:hAnsi="Times New Roman"/>
                      <w:szCs w:val="22"/>
                    </w:rPr>
                  </w:pPr>
                  <w:r>
                    <w:rPr>
                      <w:rFonts w:ascii="Times New Roman" w:hAnsi="Times New Roman"/>
                      <w:szCs w:val="22"/>
                    </w:rPr>
                    <w:t>Maske</w:t>
                  </w:r>
                  <w:r w:rsidR="009D5041" w:rsidRPr="00E03177">
                    <w:rPr>
                      <w:rFonts w:ascii="Times New Roman" w:hAnsi="Times New Roman"/>
                      <w:szCs w:val="22"/>
                    </w:rPr>
                    <w:t xml:space="preserve"> –</w:t>
                  </w:r>
                  <w:r w:rsidR="001D3738" w:rsidRPr="00E03177">
                    <w:rPr>
                      <w:rFonts w:ascii="Times New Roman" w:hAnsi="Times New Roman"/>
                      <w:szCs w:val="22"/>
                    </w:rPr>
                    <w:t xml:space="preserve"> </w:t>
                  </w:r>
                  <w:r w:rsidR="00125EAF" w:rsidRPr="00E03177">
                    <w:rPr>
                      <w:rFonts w:ascii="Times New Roman" w:hAnsi="Times New Roman"/>
                      <w:szCs w:val="22"/>
                    </w:rPr>
                    <w:t>Materialet som utgjør h</w:t>
                  </w:r>
                  <w:r w:rsidR="00FF4CC0" w:rsidRPr="00E03177">
                    <w:rPr>
                      <w:rFonts w:ascii="Times New Roman" w:hAnsi="Times New Roman"/>
                      <w:szCs w:val="22"/>
                    </w:rPr>
                    <w:t>oved</w:t>
                  </w:r>
                  <w:r w:rsidR="00944DBB" w:rsidRPr="00E03177">
                    <w:rPr>
                      <w:rFonts w:ascii="Times New Roman" w:hAnsi="Times New Roman"/>
                      <w:szCs w:val="22"/>
                    </w:rPr>
                    <w:t>bestanddelen</w:t>
                  </w:r>
                  <w:r w:rsidR="00125EAF" w:rsidRPr="00E03177">
                    <w:rPr>
                      <w:rFonts w:ascii="Times New Roman" w:hAnsi="Times New Roman"/>
                      <w:szCs w:val="22"/>
                    </w:rPr>
                    <w:t xml:space="preserve"> som</w:t>
                  </w:r>
                  <w:r>
                    <w:rPr>
                      <w:rFonts w:ascii="Times New Roman" w:hAnsi="Times New Roman"/>
                      <w:szCs w:val="22"/>
                    </w:rPr>
                    <w:t xml:space="preserve"> masken</w:t>
                  </w:r>
                  <w:r w:rsidR="009D5041" w:rsidRPr="00E03177">
                    <w:rPr>
                      <w:rFonts w:ascii="Times New Roman" w:hAnsi="Times New Roman"/>
                      <w:szCs w:val="22"/>
                    </w:rPr>
                    <w:t xml:space="preserve"> består av</w:t>
                  </w:r>
                </w:p>
              </w:tc>
            </w:tr>
          </w:tbl>
          <w:p w14:paraId="667D42F5" w14:textId="77777777" w:rsidR="00AE1FD9" w:rsidRDefault="00AE1FD9" w:rsidP="000D6E3F">
            <w:pPr>
              <w:rPr>
                <w:rFonts w:ascii="Times New Roman" w:hAnsi="Times New Roman"/>
                <w:szCs w:val="22"/>
              </w:rPr>
            </w:pPr>
          </w:p>
          <w:p w14:paraId="7BA8B3A7" w14:textId="676A9AAF" w:rsidR="00AE1FD9" w:rsidRPr="00EF63F9" w:rsidRDefault="005E30BB" w:rsidP="000D6E3F">
            <w:r w:rsidRPr="003A7BF2">
              <w:rPr>
                <w:rFonts w:ascii="Times New Roman" w:hAnsi="Times New Roman"/>
                <w:szCs w:val="22"/>
              </w:rPr>
              <w:t>Leverandørkjedene skal som et minimum omfatte alle ledd fra og med tilbyder til og med det ledd</w:t>
            </w:r>
            <w:r>
              <w:rPr>
                <w:rFonts w:ascii="Times New Roman" w:hAnsi="Times New Roman"/>
                <w:szCs w:val="22"/>
              </w:rPr>
              <w:t xml:space="preserve"> </w:t>
            </w:r>
            <w:r w:rsidRPr="003A7BF2">
              <w:rPr>
                <w:rFonts w:ascii="Times New Roman" w:hAnsi="Times New Roman"/>
                <w:szCs w:val="22"/>
              </w:rPr>
              <w:t xml:space="preserve">der produksjon av </w:t>
            </w:r>
            <w:r w:rsidR="00A000A7">
              <w:rPr>
                <w:rFonts w:ascii="Times New Roman" w:hAnsi="Times New Roman"/>
                <w:szCs w:val="22"/>
              </w:rPr>
              <w:t>hovedbestanddelen/delkomponenten</w:t>
            </w:r>
            <w:r w:rsidRPr="003A7BF2">
              <w:rPr>
                <w:rFonts w:ascii="Times New Roman" w:hAnsi="Times New Roman"/>
                <w:szCs w:val="22"/>
              </w:rPr>
              <w:t xml:space="preserve"> finner sted</w:t>
            </w:r>
            <w:r w:rsidR="00307C8F">
              <w:rPr>
                <w:rFonts w:ascii="Times New Roman" w:hAnsi="Times New Roman"/>
                <w:szCs w:val="22"/>
              </w:rPr>
              <w:t>.</w:t>
            </w:r>
            <w:r>
              <w:rPr>
                <w:rFonts w:ascii="Times New Roman" w:hAnsi="Times New Roman"/>
                <w:szCs w:val="22"/>
              </w:rPr>
              <w:t xml:space="preserve"> Se illustrasjon</w:t>
            </w:r>
            <w:r w:rsidRPr="00EC71FF">
              <w:rPr>
                <w:rFonts w:ascii="Times New Roman" w:hAnsi="Times New Roman"/>
                <w:szCs w:val="22"/>
              </w:rPr>
              <w:t xml:space="preserve"> i leverandørkjedekartet nedenfor</w:t>
            </w:r>
            <w:r>
              <w:rPr>
                <w:rFonts w:ascii="Times New Roman" w:hAnsi="Times New Roman"/>
                <w:szCs w:val="22"/>
              </w:rPr>
              <w:t>.</w:t>
            </w:r>
            <w:r w:rsidR="008F6F79">
              <w:rPr>
                <w:rFonts w:ascii="Times New Roman" w:hAnsi="Times New Roman"/>
                <w:szCs w:val="22"/>
              </w:rPr>
              <w:t xml:space="preserve"> </w:t>
            </w:r>
          </w:p>
          <w:p w14:paraId="4D94F4B9" w14:textId="77777777" w:rsidR="00AE1FD9" w:rsidRPr="003A7BF2" w:rsidRDefault="00AE1FD9" w:rsidP="000D6E3F">
            <w:pPr>
              <w:rPr>
                <w:rFonts w:ascii="Times New Roman" w:hAnsi="Times New Roman"/>
              </w:rPr>
            </w:pPr>
          </w:p>
          <w:p w14:paraId="5D8ABB49" w14:textId="77777777" w:rsidR="005E30BB" w:rsidRPr="003A7BF2" w:rsidRDefault="005E30BB" w:rsidP="000D6E3F">
            <w:pPr>
              <w:rPr>
                <w:rFonts w:ascii="Times New Roman" w:hAnsi="Times New Roman"/>
              </w:rPr>
            </w:pPr>
            <w:r w:rsidRPr="003A7BF2">
              <w:rPr>
                <w:rFonts w:ascii="Times New Roman" w:hAnsi="Times New Roman"/>
                <w:szCs w:val="22"/>
              </w:rPr>
              <w:t>For hvert ledd/hver av aktørene/underleverandørene skal det oppgis følgende opplysninger:</w:t>
            </w:r>
          </w:p>
          <w:p w14:paraId="2E3FB6AA" w14:textId="77777777" w:rsidR="005E30BB" w:rsidRPr="003A7BF2" w:rsidRDefault="005E30BB" w:rsidP="005E30BB">
            <w:pPr>
              <w:keepLines w:val="0"/>
              <w:numPr>
                <w:ilvl w:val="0"/>
                <w:numId w:val="37"/>
              </w:numPr>
              <w:tabs>
                <w:tab w:val="clear" w:pos="720"/>
              </w:tabs>
              <w:rPr>
                <w:rFonts w:ascii="Times New Roman" w:hAnsi="Times New Roman"/>
                <w:szCs w:val="22"/>
              </w:rPr>
            </w:pPr>
            <w:r w:rsidRPr="003A7BF2">
              <w:rPr>
                <w:rFonts w:ascii="Times New Roman" w:hAnsi="Times New Roman"/>
                <w:szCs w:val="22"/>
              </w:rPr>
              <w:t>Firmanavn</w:t>
            </w:r>
          </w:p>
          <w:p w14:paraId="5D4F54BF" w14:textId="77777777" w:rsidR="005E30BB" w:rsidRPr="003A7BF2" w:rsidRDefault="005E30BB" w:rsidP="005E30BB">
            <w:pPr>
              <w:keepLines w:val="0"/>
              <w:numPr>
                <w:ilvl w:val="0"/>
                <w:numId w:val="37"/>
              </w:numPr>
              <w:tabs>
                <w:tab w:val="clear" w:pos="720"/>
              </w:tabs>
              <w:rPr>
                <w:rFonts w:ascii="Times New Roman" w:hAnsi="Times New Roman"/>
                <w:szCs w:val="22"/>
              </w:rPr>
            </w:pPr>
            <w:r w:rsidRPr="003A7BF2">
              <w:rPr>
                <w:rFonts w:ascii="Times New Roman" w:hAnsi="Times New Roman"/>
                <w:szCs w:val="22"/>
              </w:rPr>
              <w:t>Adresse</w:t>
            </w:r>
          </w:p>
          <w:p w14:paraId="47731E0B" w14:textId="77777777" w:rsidR="005E30BB" w:rsidRPr="003A7BF2" w:rsidRDefault="005E30BB" w:rsidP="005E30BB">
            <w:pPr>
              <w:keepLines w:val="0"/>
              <w:numPr>
                <w:ilvl w:val="0"/>
                <w:numId w:val="37"/>
              </w:numPr>
              <w:tabs>
                <w:tab w:val="clear" w:pos="720"/>
              </w:tabs>
              <w:rPr>
                <w:rFonts w:ascii="Times New Roman" w:hAnsi="Times New Roman"/>
                <w:szCs w:val="22"/>
              </w:rPr>
            </w:pPr>
            <w:r w:rsidRPr="003A7BF2">
              <w:rPr>
                <w:rFonts w:ascii="Times New Roman" w:hAnsi="Times New Roman"/>
                <w:szCs w:val="22"/>
              </w:rPr>
              <w:t>Region, land</w:t>
            </w:r>
          </w:p>
          <w:p w14:paraId="26547319" w14:textId="77777777" w:rsidR="005E30BB" w:rsidRPr="00A84827" w:rsidRDefault="005E30BB" w:rsidP="005E30BB">
            <w:pPr>
              <w:pStyle w:val="Listeavsnitt"/>
              <w:numPr>
                <w:ilvl w:val="0"/>
                <w:numId w:val="37"/>
              </w:numPr>
              <w:rPr>
                <w:rFonts w:ascii="Times New Roman" w:hAnsi="Times New Roman"/>
                <w:sz w:val="22"/>
                <w:szCs w:val="22"/>
              </w:rPr>
            </w:pPr>
            <w:r w:rsidRPr="00A84827">
              <w:rPr>
                <w:rFonts w:ascii="Times New Roman" w:hAnsi="Times New Roman"/>
                <w:sz w:val="22"/>
                <w:szCs w:val="22"/>
              </w:rPr>
              <w:t>Redegjørelse for hvilke rolle de enkelte firmaene har (for eksempel tilbyder, agent, produsent, andre roller)</w:t>
            </w:r>
          </w:p>
          <w:p w14:paraId="10D05D87" w14:textId="77777777" w:rsidR="005E30BB" w:rsidRDefault="005E30BB" w:rsidP="000D6E3F">
            <w:pPr>
              <w:rPr>
                <w:rFonts w:ascii="Times New Roman" w:hAnsi="Times New Roman"/>
              </w:rPr>
            </w:pPr>
          </w:p>
          <w:p w14:paraId="24A0B68C" w14:textId="49781DDA" w:rsidR="005E30BB" w:rsidRDefault="005E30BB" w:rsidP="000D6E3F">
            <w:pPr>
              <w:rPr>
                <w:rFonts w:ascii="Times New Roman" w:hAnsi="Times New Roman"/>
                <w:i/>
                <w:szCs w:val="22"/>
              </w:rPr>
            </w:pPr>
            <w:r>
              <w:rPr>
                <w:rFonts w:ascii="Times New Roman" w:hAnsi="Times New Roman"/>
                <w:i/>
                <w:szCs w:val="22"/>
                <w:u w:val="single"/>
              </w:rPr>
              <w:t>MERK 1</w:t>
            </w:r>
            <w:r w:rsidRPr="007D474D">
              <w:rPr>
                <w:rFonts w:ascii="Times New Roman" w:hAnsi="Times New Roman"/>
                <w:i/>
                <w:szCs w:val="22"/>
                <w:u w:val="single"/>
              </w:rPr>
              <w:t>:</w:t>
            </w:r>
            <w:r w:rsidRPr="00B5293A">
              <w:rPr>
                <w:rFonts w:ascii="Times New Roman" w:hAnsi="Times New Roman"/>
                <w:i/>
                <w:szCs w:val="22"/>
              </w:rPr>
              <w:t xml:space="preserve"> For å beskrive sine leverandørkjeder, kan tilbyder benytte levera</w:t>
            </w:r>
            <w:r w:rsidR="00A000A7">
              <w:rPr>
                <w:rFonts w:ascii="Times New Roman" w:hAnsi="Times New Roman"/>
                <w:i/>
                <w:szCs w:val="22"/>
              </w:rPr>
              <w:t>ndørkjedekart som vist nedenfor</w:t>
            </w:r>
            <w:r w:rsidR="00A352DC">
              <w:rPr>
                <w:rFonts w:ascii="Times New Roman" w:hAnsi="Times New Roman"/>
                <w:i/>
                <w:szCs w:val="22"/>
              </w:rPr>
              <w:t>.</w:t>
            </w:r>
            <w:r w:rsidR="002225C1">
              <w:rPr>
                <w:rFonts w:ascii="Times New Roman" w:hAnsi="Times New Roman"/>
                <w:i/>
                <w:szCs w:val="22"/>
              </w:rPr>
              <w:t xml:space="preserve"> </w:t>
            </w:r>
          </w:p>
          <w:p w14:paraId="4487DCAB" w14:textId="77777777" w:rsidR="005E30BB" w:rsidRDefault="005E30BB" w:rsidP="000D6E3F">
            <w:pPr>
              <w:rPr>
                <w:rFonts w:ascii="Times New Roman" w:hAnsi="Times New Roman"/>
                <w:i/>
                <w:szCs w:val="22"/>
              </w:rPr>
            </w:pPr>
          </w:p>
          <w:p w14:paraId="2B2974B9" w14:textId="557AF40E" w:rsidR="005E30BB" w:rsidRPr="00B5293A" w:rsidRDefault="005E30BB" w:rsidP="000D6E3F">
            <w:pPr>
              <w:rPr>
                <w:rFonts w:ascii="Times New Roman" w:hAnsi="Times New Roman"/>
                <w:i/>
                <w:szCs w:val="22"/>
              </w:rPr>
            </w:pPr>
            <w:r>
              <w:rPr>
                <w:rFonts w:ascii="Times New Roman" w:hAnsi="Times New Roman"/>
                <w:i/>
                <w:szCs w:val="22"/>
                <w:u w:val="single"/>
              </w:rPr>
              <w:t>MERK 2</w:t>
            </w:r>
            <w:r w:rsidRPr="007D474D">
              <w:rPr>
                <w:rFonts w:ascii="Times New Roman" w:hAnsi="Times New Roman"/>
                <w:i/>
                <w:szCs w:val="22"/>
                <w:u w:val="single"/>
              </w:rPr>
              <w:t>:</w:t>
            </w:r>
            <w:r w:rsidRPr="00B5293A">
              <w:rPr>
                <w:rFonts w:ascii="Times New Roman" w:hAnsi="Times New Roman"/>
                <w:i/>
                <w:szCs w:val="22"/>
              </w:rPr>
              <w:t xml:space="preserve"> Hvilke leverandørkjeder Oppdragsgiver</w:t>
            </w:r>
            <w:r>
              <w:rPr>
                <w:rFonts w:ascii="Times New Roman" w:hAnsi="Times New Roman"/>
                <w:i/>
                <w:szCs w:val="22"/>
              </w:rPr>
              <w:t xml:space="preserve"> velger å følge</w:t>
            </w:r>
            <w:r w:rsidRPr="00B5293A">
              <w:rPr>
                <w:rFonts w:ascii="Times New Roman" w:hAnsi="Times New Roman"/>
                <w:i/>
                <w:szCs w:val="22"/>
              </w:rPr>
              <w:t xml:space="preserve"> opp i kontraktsperioden vil være basert på en risikovurdering</w:t>
            </w:r>
            <w:r>
              <w:rPr>
                <w:rFonts w:ascii="Times New Roman" w:hAnsi="Times New Roman"/>
                <w:i/>
                <w:szCs w:val="22"/>
              </w:rPr>
              <w:t xml:space="preserve"> på det aktuelle tidspunkt</w:t>
            </w:r>
            <w:r w:rsidRPr="00B5293A">
              <w:rPr>
                <w:rFonts w:ascii="Times New Roman" w:hAnsi="Times New Roman"/>
                <w:i/>
                <w:szCs w:val="22"/>
              </w:rPr>
              <w:t>, og vil ikke nødvendigv</w:t>
            </w:r>
            <w:r w:rsidR="009B0622">
              <w:rPr>
                <w:rFonts w:ascii="Times New Roman" w:hAnsi="Times New Roman"/>
                <w:i/>
                <w:szCs w:val="22"/>
              </w:rPr>
              <w:t>is være de samme tre produktene</w:t>
            </w:r>
            <w:r>
              <w:rPr>
                <w:rFonts w:ascii="Times New Roman" w:hAnsi="Times New Roman"/>
                <w:i/>
                <w:szCs w:val="22"/>
              </w:rPr>
              <w:t xml:space="preserve"> som oppgitt av </w:t>
            </w:r>
            <w:r w:rsidR="009B0622">
              <w:rPr>
                <w:rFonts w:ascii="Times New Roman" w:hAnsi="Times New Roman"/>
                <w:i/>
                <w:szCs w:val="22"/>
              </w:rPr>
              <w:t>Oppdragsgiver</w:t>
            </w:r>
            <w:r>
              <w:rPr>
                <w:rFonts w:ascii="Times New Roman" w:hAnsi="Times New Roman"/>
                <w:i/>
                <w:szCs w:val="22"/>
              </w:rPr>
              <w:t xml:space="preserve"> i tabellen ovenfor</w:t>
            </w:r>
            <w:r w:rsidRPr="00B5293A">
              <w:rPr>
                <w:rFonts w:ascii="Times New Roman" w:hAnsi="Times New Roman"/>
                <w:i/>
                <w:szCs w:val="22"/>
              </w:rPr>
              <w:t>.</w:t>
            </w:r>
          </w:p>
          <w:p w14:paraId="706FA68F" w14:textId="77777777" w:rsidR="005E30BB" w:rsidRDefault="005E30BB" w:rsidP="000D6E3F">
            <w:pPr>
              <w:rPr>
                <w:rFonts w:ascii="Times New Roman" w:hAnsi="Times New Roman"/>
                <w:szCs w:val="22"/>
              </w:rPr>
            </w:pPr>
          </w:p>
          <w:p w14:paraId="0655B57D" w14:textId="77777777" w:rsidR="005E30BB" w:rsidRDefault="005E30BB" w:rsidP="000D6E3F">
            <w:pPr>
              <w:rPr>
                <w:rFonts w:ascii="Times New Roman" w:hAnsi="Times New Roman"/>
                <w:szCs w:val="22"/>
              </w:rPr>
            </w:pPr>
          </w:p>
          <w:p w14:paraId="2120215A" w14:textId="77777777" w:rsidR="005E30BB" w:rsidRDefault="005E30BB" w:rsidP="000D6E3F">
            <w:pPr>
              <w:rPr>
                <w:rFonts w:ascii="Times New Roman" w:hAnsi="Times New Roman"/>
                <w:szCs w:val="22"/>
              </w:rPr>
            </w:pPr>
          </w:p>
          <w:p w14:paraId="68AC4239" w14:textId="77777777" w:rsidR="005E30BB" w:rsidRPr="00B5293A" w:rsidRDefault="005E30BB" w:rsidP="000D6E3F">
            <w:pPr>
              <w:rPr>
                <w:rFonts w:ascii="Times New Roman" w:hAnsi="Times New Roman"/>
                <w:szCs w:val="22"/>
              </w:rPr>
            </w:pPr>
          </w:p>
        </w:tc>
      </w:tr>
      <w:tr w:rsidR="005E30BB" w:rsidRPr="00A84827" w14:paraId="4EDC8670" w14:textId="77777777" w:rsidTr="00977177">
        <w:tc>
          <w:tcPr>
            <w:tcW w:w="9464" w:type="dxa"/>
            <w:gridSpan w:val="5"/>
            <w:shd w:val="clear" w:color="auto" w:fill="D9D9D9" w:themeFill="background1" w:themeFillShade="D9"/>
          </w:tcPr>
          <w:p w14:paraId="3D7BBBB3" w14:textId="77777777" w:rsidR="005E30BB" w:rsidRPr="00A84827" w:rsidRDefault="005E30BB" w:rsidP="000D6E3F">
            <w:pPr>
              <w:contextualSpacing/>
              <w:rPr>
                <w:rFonts w:ascii="Times New Roman" w:hAnsi="Times New Roman"/>
                <w:i/>
                <w:szCs w:val="22"/>
              </w:rPr>
            </w:pPr>
            <w:r w:rsidRPr="00A84827">
              <w:rPr>
                <w:rFonts w:ascii="Times New Roman" w:hAnsi="Times New Roman"/>
                <w:b/>
                <w:szCs w:val="22"/>
              </w:rPr>
              <w:lastRenderedPageBreak/>
              <w:t xml:space="preserve">Spørsmål til dokumentasjon. </w:t>
            </w:r>
            <w:r w:rsidRPr="00A84827">
              <w:rPr>
                <w:rFonts w:ascii="Times New Roman" w:hAnsi="Times New Roman"/>
                <w:i/>
                <w:szCs w:val="22"/>
              </w:rPr>
              <w:t>Sett kryss.</w:t>
            </w:r>
          </w:p>
        </w:tc>
      </w:tr>
      <w:tr w:rsidR="005E30BB" w:rsidRPr="00A84827" w14:paraId="027644F5" w14:textId="77777777" w:rsidTr="00977177">
        <w:tc>
          <w:tcPr>
            <w:tcW w:w="2216" w:type="dxa"/>
            <w:gridSpan w:val="2"/>
            <w:shd w:val="clear" w:color="auto" w:fill="F2F2F2"/>
          </w:tcPr>
          <w:p w14:paraId="7D1E4A4E" w14:textId="77777777" w:rsidR="005E30BB" w:rsidRPr="006141E1" w:rsidRDefault="005E30BB" w:rsidP="000D6E3F">
            <w:pPr>
              <w:spacing w:before="30"/>
              <w:rPr>
                <w:rFonts w:ascii="Times New Roman" w:hAnsi="Times New Roman"/>
                <w:b/>
              </w:rPr>
            </w:pPr>
            <w:r w:rsidRPr="006141E1">
              <w:rPr>
                <w:rFonts w:ascii="Times New Roman" w:hAnsi="Times New Roman"/>
                <w:b/>
                <w:szCs w:val="22"/>
              </w:rPr>
              <w:t>Er dokumentasjon vedlagt?</w:t>
            </w:r>
          </w:p>
        </w:tc>
        <w:tc>
          <w:tcPr>
            <w:tcW w:w="3055" w:type="dxa"/>
          </w:tcPr>
          <w:p w14:paraId="0E158774" w14:textId="77777777" w:rsidR="005E30BB" w:rsidRPr="00A84827" w:rsidRDefault="005E30BB" w:rsidP="000D6E3F">
            <w:pPr>
              <w:contextualSpacing/>
              <w:rPr>
                <w:rFonts w:ascii="Times New Roman" w:hAnsi="Times New Roman"/>
                <w:szCs w:val="22"/>
              </w:rPr>
            </w:pPr>
            <w:r w:rsidRPr="00A84827">
              <w:rPr>
                <w:rFonts w:ascii="Times New Roman" w:hAnsi="Times New Roman"/>
                <w:szCs w:val="22"/>
              </w:rPr>
              <w:fldChar w:fldCharType="begin">
                <w:ffData>
                  <w:name w:val=""/>
                  <w:enabled/>
                  <w:calcOnExit w:val="0"/>
                  <w:statusText w:type="text" w:val="Sett kryss når det er avviksmelding"/>
                  <w:checkBox>
                    <w:sizeAuto/>
                    <w:default w:val="0"/>
                  </w:checkBox>
                </w:ffData>
              </w:fldChar>
            </w:r>
            <w:r w:rsidRPr="00A84827">
              <w:rPr>
                <w:rFonts w:ascii="Times New Roman" w:hAnsi="Times New Roman"/>
                <w:szCs w:val="22"/>
              </w:rPr>
              <w:instrText xml:space="preserve"> FORMCHECKBOX </w:instrText>
            </w:r>
            <w:r w:rsidR="00EE3EE6">
              <w:rPr>
                <w:rFonts w:ascii="Times New Roman" w:hAnsi="Times New Roman"/>
                <w:szCs w:val="22"/>
              </w:rPr>
            </w:r>
            <w:r w:rsidR="00EE3EE6">
              <w:rPr>
                <w:rFonts w:ascii="Times New Roman" w:hAnsi="Times New Roman"/>
                <w:szCs w:val="22"/>
              </w:rPr>
              <w:fldChar w:fldCharType="separate"/>
            </w:r>
            <w:r w:rsidRPr="00A84827">
              <w:rPr>
                <w:rFonts w:ascii="Times New Roman" w:hAnsi="Times New Roman"/>
                <w:szCs w:val="22"/>
              </w:rPr>
              <w:fldChar w:fldCharType="end"/>
            </w:r>
            <w:r w:rsidRPr="00A84827">
              <w:rPr>
                <w:rFonts w:ascii="Times New Roman" w:hAnsi="Times New Roman"/>
                <w:szCs w:val="22"/>
              </w:rPr>
              <w:t xml:space="preserve"> Ja</w:t>
            </w:r>
          </w:p>
          <w:p w14:paraId="6AFA1D04" w14:textId="77777777" w:rsidR="005E30BB" w:rsidRPr="00A84827" w:rsidRDefault="005E30BB" w:rsidP="000D6E3F">
            <w:pPr>
              <w:spacing w:before="30"/>
              <w:rPr>
                <w:rFonts w:ascii="Times New Roman" w:hAnsi="Times New Roman"/>
                <w:szCs w:val="22"/>
              </w:rPr>
            </w:pPr>
            <w:r w:rsidRPr="00A84827">
              <w:rPr>
                <w:rFonts w:ascii="Times New Roman" w:hAnsi="Times New Roman"/>
                <w:szCs w:val="22"/>
              </w:rPr>
              <w:fldChar w:fldCharType="begin">
                <w:ffData>
                  <w:name w:val=""/>
                  <w:enabled/>
                  <w:calcOnExit w:val="0"/>
                  <w:statusText w:type="text" w:val="Sett kryss når det er avviksmelding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A84827">
              <w:rPr>
                <w:rFonts w:ascii="Times New Roman" w:hAnsi="Times New Roman"/>
                <w:szCs w:val="22"/>
              </w:rPr>
              <w:instrText xml:space="preserve"> FORMCHECKBOX </w:instrText>
            </w:r>
            <w:r w:rsidR="00EE3EE6">
              <w:rPr>
                <w:rFonts w:ascii="Times New Roman" w:hAnsi="Times New Roman"/>
                <w:szCs w:val="22"/>
              </w:rPr>
            </w:r>
            <w:r w:rsidR="00EE3EE6">
              <w:rPr>
                <w:rFonts w:ascii="Times New Roman" w:hAnsi="Times New Roman"/>
                <w:szCs w:val="22"/>
              </w:rPr>
              <w:fldChar w:fldCharType="separate"/>
            </w:r>
            <w:r w:rsidRPr="00A84827">
              <w:rPr>
                <w:rFonts w:ascii="Times New Roman" w:hAnsi="Times New Roman"/>
                <w:szCs w:val="22"/>
              </w:rPr>
              <w:fldChar w:fldCharType="end"/>
            </w:r>
            <w:r w:rsidRPr="00A84827">
              <w:rPr>
                <w:rFonts w:ascii="Times New Roman" w:hAnsi="Times New Roman"/>
                <w:szCs w:val="22"/>
              </w:rPr>
              <w:t xml:space="preserve"> Nei</w:t>
            </w:r>
          </w:p>
        </w:tc>
        <w:tc>
          <w:tcPr>
            <w:tcW w:w="1274" w:type="dxa"/>
            <w:shd w:val="clear" w:color="auto" w:fill="F2F2F2" w:themeFill="background1" w:themeFillShade="F2"/>
          </w:tcPr>
          <w:p w14:paraId="18382548" w14:textId="77777777" w:rsidR="005E30BB" w:rsidRPr="00A84827" w:rsidRDefault="005E30BB" w:rsidP="000D6E3F">
            <w:pPr>
              <w:spacing w:before="30"/>
              <w:rPr>
                <w:rFonts w:ascii="Times New Roman" w:hAnsi="Times New Roman"/>
                <w:szCs w:val="22"/>
              </w:rPr>
            </w:pPr>
            <w:r w:rsidRPr="00A84827">
              <w:rPr>
                <w:rFonts w:ascii="Times New Roman" w:hAnsi="Times New Roman"/>
                <w:szCs w:val="22"/>
              </w:rPr>
              <w:t>Vedlegg nr.:</w:t>
            </w:r>
          </w:p>
        </w:tc>
        <w:tc>
          <w:tcPr>
            <w:tcW w:w="2919" w:type="dxa"/>
          </w:tcPr>
          <w:p w14:paraId="3CFAF42D" w14:textId="77777777" w:rsidR="005E30BB" w:rsidRPr="00A84827" w:rsidRDefault="005E30BB" w:rsidP="000D6E3F">
            <w:pPr>
              <w:spacing w:before="30"/>
              <w:rPr>
                <w:rFonts w:ascii="Times New Roman" w:hAnsi="Times New Roman"/>
              </w:rPr>
            </w:pPr>
          </w:p>
        </w:tc>
      </w:tr>
    </w:tbl>
    <w:p w14:paraId="2160493E" w14:textId="77777777" w:rsidR="00AE1FD9" w:rsidRDefault="00AE1FD9" w:rsidP="006726C6">
      <w:pPr>
        <w:pStyle w:val="Contractstyle"/>
        <w:tabs>
          <w:tab w:val="left" w:pos="6570"/>
        </w:tabs>
        <w:spacing w:before="0" w:after="0"/>
        <w:ind w:left="0"/>
      </w:pPr>
    </w:p>
    <w:p w14:paraId="7CBEE92C" w14:textId="77777777" w:rsidR="004A661F" w:rsidRDefault="004A661F" w:rsidP="006726C6">
      <w:pPr>
        <w:pStyle w:val="Contractstyle"/>
        <w:tabs>
          <w:tab w:val="left" w:pos="6570"/>
        </w:tabs>
        <w:spacing w:before="0" w:after="0"/>
        <w:ind w:left="0"/>
      </w:pPr>
    </w:p>
    <w:p w14:paraId="43043C4A" w14:textId="77777777" w:rsidR="004A661F" w:rsidRDefault="004A661F" w:rsidP="006726C6">
      <w:pPr>
        <w:pStyle w:val="Contractstyle"/>
        <w:tabs>
          <w:tab w:val="left" w:pos="6570"/>
        </w:tabs>
        <w:spacing w:before="0" w:after="0"/>
        <w:ind w:left="0"/>
      </w:pPr>
    </w:p>
    <w:p w14:paraId="1489ADBD" w14:textId="77777777" w:rsidR="004A661F" w:rsidRDefault="004A661F" w:rsidP="006726C6">
      <w:pPr>
        <w:pStyle w:val="Contractstyle"/>
        <w:tabs>
          <w:tab w:val="left" w:pos="6570"/>
        </w:tabs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2B789A39" w14:textId="77777777" w:rsidR="00A352DC" w:rsidRDefault="00A352DC" w:rsidP="006726C6">
      <w:pPr>
        <w:pStyle w:val="Contractstyle"/>
        <w:tabs>
          <w:tab w:val="left" w:pos="6570"/>
        </w:tabs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278A5760" w14:textId="439AB2A1" w:rsidR="00AE5638" w:rsidRDefault="001303AD" w:rsidP="001303AD">
      <w:pPr>
        <w:pStyle w:val="Contractstyle"/>
        <w:pBdr>
          <w:bottom w:val="single" w:sz="4" w:space="1" w:color="auto"/>
        </w:pBdr>
        <w:tabs>
          <w:tab w:val="left" w:pos="6570"/>
        </w:tabs>
        <w:spacing w:before="0" w:after="0"/>
        <w:ind w:left="0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Signatur Leverandør                                                                    (Blokkbokstaver)</w:t>
      </w:r>
    </w:p>
    <w:p w14:paraId="0146BB05" w14:textId="77777777" w:rsidR="00AE5638" w:rsidRDefault="00AE5638" w:rsidP="006726C6">
      <w:pPr>
        <w:pStyle w:val="Contractstyle"/>
        <w:tabs>
          <w:tab w:val="left" w:pos="6570"/>
        </w:tabs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11816AB0" w14:textId="20C39B43" w:rsidR="00AE5638" w:rsidRDefault="001303AD" w:rsidP="006726C6">
      <w:pPr>
        <w:pStyle w:val="Contractstyle"/>
        <w:tabs>
          <w:tab w:val="left" w:pos="6570"/>
        </w:tabs>
        <w:spacing w:before="0" w:after="0"/>
        <w:ind w:left="0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Sted:</w:t>
      </w:r>
      <w:r>
        <w:rPr>
          <w:rFonts w:asciiTheme="minorHAnsi" w:hAnsiTheme="minorHAnsi" w:cstheme="minorHAnsi"/>
          <w:szCs w:val="22"/>
        </w:rPr>
        <w:tab/>
        <w:t xml:space="preserve">                                                 Dato                                 Leverandørs navn:</w:t>
      </w:r>
      <w:r>
        <w:rPr>
          <w:rFonts w:asciiTheme="minorHAnsi" w:hAnsiTheme="minorHAnsi" w:cstheme="minorHAnsi"/>
          <w:szCs w:val="22"/>
        </w:rPr>
        <w:tab/>
      </w:r>
    </w:p>
    <w:p w14:paraId="511ED0DC" w14:textId="77777777" w:rsidR="002B6667" w:rsidRDefault="002B6667" w:rsidP="006726C6">
      <w:pPr>
        <w:pStyle w:val="Contractstyle"/>
        <w:tabs>
          <w:tab w:val="left" w:pos="6570"/>
        </w:tabs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263F62BD" w14:textId="77777777" w:rsidR="002B6667" w:rsidRDefault="002B6667" w:rsidP="006726C6">
      <w:pPr>
        <w:pStyle w:val="Contractstyle"/>
        <w:tabs>
          <w:tab w:val="left" w:pos="6570"/>
        </w:tabs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7490273E" w14:textId="77777777" w:rsidR="002B6667" w:rsidRDefault="002B6667" w:rsidP="006726C6">
      <w:pPr>
        <w:pStyle w:val="Contractstyle"/>
        <w:tabs>
          <w:tab w:val="left" w:pos="6570"/>
        </w:tabs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00DAF0C0" w14:textId="77777777" w:rsidR="004A661F" w:rsidRDefault="004A661F" w:rsidP="006726C6">
      <w:pPr>
        <w:pStyle w:val="Contractstyle"/>
        <w:tabs>
          <w:tab w:val="left" w:pos="6570"/>
        </w:tabs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6A5294FE" w14:textId="77777777" w:rsidR="004A661F" w:rsidRDefault="004A661F" w:rsidP="006726C6">
      <w:pPr>
        <w:pStyle w:val="Contractstyle"/>
        <w:tabs>
          <w:tab w:val="left" w:pos="6570"/>
        </w:tabs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7D2ACAA8" w14:textId="77777777" w:rsidR="004A661F" w:rsidRDefault="004A661F" w:rsidP="006726C6">
      <w:pPr>
        <w:pStyle w:val="Contractstyle"/>
        <w:tabs>
          <w:tab w:val="left" w:pos="6570"/>
        </w:tabs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6DAD9A65" w14:textId="77777777" w:rsidR="004A661F" w:rsidRDefault="004A661F" w:rsidP="006726C6">
      <w:pPr>
        <w:pStyle w:val="Contractstyle"/>
        <w:tabs>
          <w:tab w:val="left" w:pos="6570"/>
        </w:tabs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38090F33" w14:textId="77777777" w:rsidR="004A661F" w:rsidRDefault="004A661F" w:rsidP="006726C6">
      <w:pPr>
        <w:pStyle w:val="Contractstyle"/>
        <w:tabs>
          <w:tab w:val="left" w:pos="6570"/>
        </w:tabs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4E98F0C4" w14:textId="77777777" w:rsidR="004A661F" w:rsidRDefault="004A661F" w:rsidP="006726C6">
      <w:pPr>
        <w:pStyle w:val="Contractstyle"/>
        <w:tabs>
          <w:tab w:val="left" w:pos="6570"/>
        </w:tabs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5C5975DA" w14:textId="77777777" w:rsidR="004A661F" w:rsidRDefault="004A661F" w:rsidP="006726C6">
      <w:pPr>
        <w:pStyle w:val="Contractstyle"/>
        <w:tabs>
          <w:tab w:val="left" w:pos="6570"/>
        </w:tabs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6F0B268D" w14:textId="77777777" w:rsidR="004A661F" w:rsidRDefault="004A661F" w:rsidP="006726C6">
      <w:pPr>
        <w:pStyle w:val="Contractstyle"/>
        <w:tabs>
          <w:tab w:val="left" w:pos="6570"/>
        </w:tabs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19D2E0D1" w14:textId="77777777" w:rsidR="004A661F" w:rsidRDefault="004A661F" w:rsidP="006726C6">
      <w:pPr>
        <w:pStyle w:val="Contractstyle"/>
        <w:tabs>
          <w:tab w:val="left" w:pos="6570"/>
        </w:tabs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4A07737D" w14:textId="77777777" w:rsidR="004A661F" w:rsidRDefault="004A661F" w:rsidP="006726C6">
      <w:pPr>
        <w:pStyle w:val="Contractstyle"/>
        <w:tabs>
          <w:tab w:val="left" w:pos="6570"/>
        </w:tabs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1AE659C7" w14:textId="77777777" w:rsidR="004A661F" w:rsidRDefault="004A661F" w:rsidP="006726C6">
      <w:pPr>
        <w:pStyle w:val="Contractstyle"/>
        <w:tabs>
          <w:tab w:val="left" w:pos="6570"/>
        </w:tabs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120EF931" w14:textId="77777777" w:rsidR="004A661F" w:rsidRDefault="004A661F" w:rsidP="006726C6">
      <w:pPr>
        <w:pStyle w:val="Contractstyle"/>
        <w:tabs>
          <w:tab w:val="left" w:pos="6570"/>
        </w:tabs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637A94BB" w14:textId="77777777" w:rsidR="004A661F" w:rsidRDefault="004A661F" w:rsidP="006726C6">
      <w:pPr>
        <w:pStyle w:val="Contractstyle"/>
        <w:tabs>
          <w:tab w:val="left" w:pos="6570"/>
        </w:tabs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70A8B228" w14:textId="77777777" w:rsidR="004A661F" w:rsidRDefault="004A661F" w:rsidP="006726C6">
      <w:pPr>
        <w:pStyle w:val="Contractstyle"/>
        <w:tabs>
          <w:tab w:val="left" w:pos="6570"/>
        </w:tabs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36A263A8" w14:textId="77777777" w:rsidR="000945E4" w:rsidRDefault="000945E4" w:rsidP="000945E4"/>
    <w:p w14:paraId="427365F1" w14:textId="77777777" w:rsidR="000945E4" w:rsidRDefault="000945E4" w:rsidP="000945E4"/>
    <w:p w14:paraId="601AB02E" w14:textId="77777777" w:rsidR="000945E4" w:rsidRDefault="000945E4" w:rsidP="000945E4"/>
    <w:p w14:paraId="7AE5C88C" w14:textId="77777777" w:rsidR="000945E4" w:rsidRDefault="000945E4" w:rsidP="000945E4"/>
    <w:p w14:paraId="5C4B9C04" w14:textId="77777777" w:rsidR="000945E4" w:rsidRDefault="000945E4" w:rsidP="000945E4"/>
    <w:p w14:paraId="5BAD3AB7" w14:textId="77777777" w:rsidR="000945E4" w:rsidRDefault="000945E4" w:rsidP="000945E4"/>
    <w:p w14:paraId="1FB26296" w14:textId="77777777" w:rsidR="000945E4" w:rsidRDefault="000945E4" w:rsidP="000945E4"/>
    <w:p w14:paraId="197CE1BF" w14:textId="77777777" w:rsidR="000945E4" w:rsidRDefault="000945E4" w:rsidP="000945E4"/>
    <w:p w14:paraId="66ED1A47" w14:textId="77777777" w:rsidR="000945E4" w:rsidRDefault="000945E4" w:rsidP="000945E4"/>
    <w:p w14:paraId="3115F0FB" w14:textId="77777777" w:rsidR="000945E4" w:rsidRDefault="000945E4" w:rsidP="000945E4"/>
    <w:p w14:paraId="31CAA932" w14:textId="77777777" w:rsidR="000945E4" w:rsidRDefault="000945E4" w:rsidP="000945E4"/>
    <w:p w14:paraId="46C9BF1A" w14:textId="77777777" w:rsidR="000945E4" w:rsidRDefault="000945E4" w:rsidP="000945E4"/>
    <w:p w14:paraId="44B51D6A" w14:textId="77777777" w:rsidR="000945E4" w:rsidRDefault="000945E4" w:rsidP="000945E4"/>
    <w:p w14:paraId="73364498" w14:textId="77777777" w:rsidR="000945E4" w:rsidRDefault="000945E4" w:rsidP="000945E4"/>
    <w:p w14:paraId="03F27A4D" w14:textId="77777777" w:rsidR="000945E4" w:rsidRDefault="000945E4" w:rsidP="000945E4"/>
    <w:p w14:paraId="72E151AA" w14:textId="77777777" w:rsidR="000945E4" w:rsidRPr="000945E4" w:rsidRDefault="000945E4" w:rsidP="000945E4">
      <w:pPr>
        <w:rPr>
          <w:b/>
          <w:color w:val="000080"/>
          <w:sz w:val="28"/>
          <w:szCs w:val="34"/>
        </w:rPr>
      </w:pPr>
    </w:p>
    <w:p w14:paraId="3F4895A1" w14:textId="77777777" w:rsidR="009140E2" w:rsidRDefault="009140E2" w:rsidP="000945E4">
      <w:pPr>
        <w:tabs>
          <w:tab w:val="clear" w:pos="720"/>
          <w:tab w:val="left" w:pos="1260"/>
        </w:tabs>
        <w:jc w:val="center"/>
        <w:rPr>
          <w:b/>
          <w:color w:val="000080"/>
          <w:sz w:val="28"/>
          <w:szCs w:val="34"/>
        </w:rPr>
      </w:pPr>
    </w:p>
    <w:p w14:paraId="3E084CF6" w14:textId="77777777" w:rsidR="009140E2" w:rsidRDefault="009140E2" w:rsidP="000945E4">
      <w:pPr>
        <w:tabs>
          <w:tab w:val="clear" w:pos="720"/>
          <w:tab w:val="left" w:pos="1260"/>
        </w:tabs>
        <w:jc w:val="center"/>
        <w:rPr>
          <w:b/>
          <w:color w:val="000080"/>
          <w:sz w:val="28"/>
          <w:szCs w:val="34"/>
        </w:rPr>
      </w:pPr>
    </w:p>
    <w:p w14:paraId="0ED5FDB9" w14:textId="6CF9964F" w:rsidR="000945E4" w:rsidRPr="00BA124F" w:rsidRDefault="000945E4" w:rsidP="000945E4">
      <w:pPr>
        <w:tabs>
          <w:tab w:val="clear" w:pos="720"/>
          <w:tab w:val="left" w:pos="1260"/>
        </w:tabs>
        <w:jc w:val="center"/>
        <w:rPr>
          <w:b/>
          <w:color w:val="000080"/>
          <w:sz w:val="28"/>
          <w:szCs w:val="34"/>
        </w:rPr>
      </w:pPr>
      <w:r w:rsidRPr="00BA124F">
        <w:rPr>
          <w:b/>
          <w:color w:val="000080"/>
          <w:sz w:val="28"/>
          <w:szCs w:val="34"/>
        </w:rPr>
        <w:lastRenderedPageBreak/>
        <w:t xml:space="preserve">Nr. 1 </w:t>
      </w:r>
      <w:r w:rsidR="00A000A7" w:rsidRPr="00BA124F">
        <w:rPr>
          <w:b/>
          <w:color w:val="000080"/>
          <w:sz w:val="28"/>
          <w:szCs w:val="34"/>
        </w:rPr>
        <w:t>Vindbrille – Delkomponenten innfatning</w:t>
      </w:r>
    </w:p>
    <w:p w14:paraId="57D1B480" w14:textId="77777777" w:rsidR="000F3800" w:rsidRDefault="000F3800" w:rsidP="006726C6">
      <w:pPr>
        <w:pStyle w:val="Contractstyle"/>
        <w:tabs>
          <w:tab w:val="left" w:pos="6570"/>
        </w:tabs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3D7144F9" w14:textId="4727A183" w:rsidR="00A352DC" w:rsidRDefault="005E30BB" w:rsidP="006726C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spacing w:before="0" w:after="0"/>
        <w:ind w:left="0"/>
      </w:pPr>
      <w:r w:rsidRPr="00A84827">
        <w:rPr>
          <w:noProof/>
          <w:szCs w:val="22"/>
        </w:rPr>
        <w:drawing>
          <wp:inline distT="0" distB="0" distL="0" distR="0" wp14:anchorId="1AEEA61F" wp14:editId="175E0B7A">
            <wp:extent cx="5972175" cy="4848225"/>
            <wp:effectExtent l="0" t="0" r="0" b="9525"/>
            <wp:docPr id="7" name="Di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14:paraId="32274921" w14:textId="77777777" w:rsidR="00A352DC" w:rsidRPr="00A352DC" w:rsidRDefault="00A352DC" w:rsidP="00A352DC"/>
    <w:p w14:paraId="6A638AA3" w14:textId="77777777" w:rsidR="00A352DC" w:rsidRPr="00A352DC" w:rsidRDefault="00A352DC" w:rsidP="00A352DC"/>
    <w:p w14:paraId="56300ED2" w14:textId="77777777" w:rsidR="00A352DC" w:rsidRDefault="00A352DC" w:rsidP="00A352DC"/>
    <w:p w14:paraId="66BDBC34" w14:textId="77777777" w:rsidR="00A352DC" w:rsidRDefault="00A352DC" w:rsidP="00A352DC"/>
    <w:p w14:paraId="17E9F2AE" w14:textId="77777777" w:rsidR="00A352DC" w:rsidRDefault="00A352DC" w:rsidP="00A352DC"/>
    <w:p w14:paraId="050FC43F" w14:textId="77777777" w:rsidR="00A352DC" w:rsidRDefault="00A352DC" w:rsidP="00A352DC"/>
    <w:p w14:paraId="48E85FDB" w14:textId="77777777" w:rsidR="00A352DC" w:rsidRDefault="00A352DC" w:rsidP="00A352DC"/>
    <w:p w14:paraId="15B22C87" w14:textId="77777777" w:rsidR="00A352DC" w:rsidRDefault="00A352DC" w:rsidP="00A352DC"/>
    <w:p w14:paraId="6F62F3F5" w14:textId="77777777" w:rsidR="00A352DC" w:rsidRDefault="00A352DC" w:rsidP="00A352DC"/>
    <w:p w14:paraId="4235F1B2" w14:textId="77777777" w:rsidR="00A352DC" w:rsidRDefault="00A352DC" w:rsidP="00A352DC"/>
    <w:p w14:paraId="2A85FE86" w14:textId="77777777" w:rsidR="00A352DC" w:rsidRDefault="00A352DC" w:rsidP="00A352DC"/>
    <w:p w14:paraId="728BCAF7" w14:textId="77777777" w:rsidR="000945E4" w:rsidRDefault="000945E4" w:rsidP="000945E4">
      <w:pPr>
        <w:rPr>
          <w:b/>
          <w:color w:val="000080"/>
          <w:sz w:val="28"/>
          <w:szCs w:val="34"/>
        </w:rPr>
      </w:pPr>
    </w:p>
    <w:p w14:paraId="77F64782" w14:textId="6F8BBAF7" w:rsidR="000945E4" w:rsidRDefault="000945E4" w:rsidP="000945E4">
      <w:pPr>
        <w:rPr>
          <w:b/>
          <w:color w:val="000080"/>
          <w:sz w:val="28"/>
          <w:szCs w:val="34"/>
        </w:rPr>
      </w:pPr>
    </w:p>
    <w:p w14:paraId="5E907B8E" w14:textId="590B6BAF" w:rsidR="009140E2" w:rsidRDefault="009140E2" w:rsidP="000945E4">
      <w:pPr>
        <w:rPr>
          <w:b/>
          <w:color w:val="000080"/>
          <w:sz w:val="28"/>
          <w:szCs w:val="34"/>
        </w:rPr>
      </w:pPr>
    </w:p>
    <w:p w14:paraId="575CD60F" w14:textId="42B7CFD3" w:rsidR="009140E2" w:rsidRDefault="009140E2" w:rsidP="000945E4">
      <w:pPr>
        <w:rPr>
          <w:b/>
          <w:color w:val="000080"/>
          <w:sz w:val="28"/>
          <w:szCs w:val="34"/>
        </w:rPr>
      </w:pPr>
    </w:p>
    <w:p w14:paraId="3E224814" w14:textId="77777777" w:rsidR="000945E4" w:rsidRDefault="000945E4" w:rsidP="000945E4">
      <w:pPr>
        <w:rPr>
          <w:b/>
          <w:color w:val="000080"/>
          <w:sz w:val="28"/>
          <w:szCs w:val="34"/>
        </w:rPr>
      </w:pPr>
    </w:p>
    <w:p w14:paraId="525A7291" w14:textId="7FFA43EA" w:rsidR="00A352DC" w:rsidRPr="00BA124F" w:rsidRDefault="000945E4" w:rsidP="00A000A7">
      <w:pPr>
        <w:tabs>
          <w:tab w:val="clear" w:pos="720"/>
          <w:tab w:val="left" w:pos="1260"/>
        </w:tabs>
        <w:jc w:val="center"/>
        <w:rPr>
          <w:b/>
          <w:color w:val="000080"/>
          <w:sz w:val="28"/>
          <w:szCs w:val="34"/>
        </w:rPr>
      </w:pPr>
      <w:r w:rsidRPr="00BA124F">
        <w:rPr>
          <w:b/>
          <w:color w:val="000080"/>
          <w:sz w:val="28"/>
          <w:szCs w:val="34"/>
        </w:rPr>
        <w:t xml:space="preserve">Nr. 2 </w:t>
      </w:r>
      <w:r w:rsidR="009140E2">
        <w:rPr>
          <w:b/>
          <w:color w:val="000080"/>
          <w:sz w:val="28"/>
          <w:szCs w:val="34"/>
        </w:rPr>
        <w:t>Maske</w:t>
      </w:r>
      <w:r w:rsidR="00A000A7" w:rsidRPr="00BA124F">
        <w:rPr>
          <w:b/>
          <w:color w:val="000080"/>
          <w:sz w:val="28"/>
          <w:szCs w:val="34"/>
        </w:rPr>
        <w:t xml:space="preserve"> – Materialet som utgjør hov</w:t>
      </w:r>
      <w:r w:rsidR="009140E2">
        <w:rPr>
          <w:b/>
          <w:color w:val="000080"/>
          <w:sz w:val="28"/>
          <w:szCs w:val="34"/>
        </w:rPr>
        <w:t>edbestanddelen som masken</w:t>
      </w:r>
      <w:r w:rsidR="00A000A7" w:rsidRPr="00BA124F">
        <w:rPr>
          <w:b/>
          <w:color w:val="000080"/>
          <w:sz w:val="28"/>
          <w:szCs w:val="34"/>
        </w:rPr>
        <w:t xml:space="preserve"> består av</w:t>
      </w:r>
    </w:p>
    <w:p w14:paraId="20485ADD" w14:textId="77777777" w:rsidR="00A352DC" w:rsidRPr="00A352DC" w:rsidRDefault="00A352DC" w:rsidP="00A352DC"/>
    <w:p w14:paraId="566BEEE9" w14:textId="5F0A3376" w:rsidR="00A352DC" w:rsidRDefault="00A352DC" w:rsidP="00A352DC">
      <w:r w:rsidRPr="00A84827">
        <w:rPr>
          <w:noProof/>
          <w:szCs w:val="22"/>
        </w:rPr>
        <w:drawing>
          <wp:inline distT="0" distB="0" distL="0" distR="0" wp14:anchorId="25650F69" wp14:editId="4E341F71">
            <wp:extent cx="5972175" cy="4848225"/>
            <wp:effectExtent l="0" t="95250" r="0" b="28575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14:paraId="35850E6E" w14:textId="4C875ACA" w:rsidR="004205A3" w:rsidRDefault="00A352DC" w:rsidP="00A352DC">
      <w:pPr>
        <w:tabs>
          <w:tab w:val="clear" w:pos="720"/>
          <w:tab w:val="left" w:pos="1215"/>
        </w:tabs>
      </w:pPr>
      <w:r>
        <w:tab/>
      </w:r>
    </w:p>
    <w:p w14:paraId="7FB2E67F" w14:textId="77777777" w:rsidR="00A352DC" w:rsidRDefault="00A352DC" w:rsidP="00A352DC">
      <w:pPr>
        <w:tabs>
          <w:tab w:val="clear" w:pos="720"/>
          <w:tab w:val="left" w:pos="1215"/>
        </w:tabs>
      </w:pPr>
    </w:p>
    <w:p w14:paraId="23FE4FD1" w14:textId="77777777" w:rsidR="00A352DC" w:rsidRDefault="00A352DC" w:rsidP="00A352DC">
      <w:pPr>
        <w:tabs>
          <w:tab w:val="clear" w:pos="720"/>
          <w:tab w:val="left" w:pos="1215"/>
        </w:tabs>
      </w:pPr>
    </w:p>
    <w:p w14:paraId="6E48CCDB" w14:textId="77777777" w:rsidR="00A352DC" w:rsidRDefault="00A352DC" w:rsidP="00A352DC">
      <w:pPr>
        <w:tabs>
          <w:tab w:val="clear" w:pos="720"/>
          <w:tab w:val="left" w:pos="1215"/>
        </w:tabs>
      </w:pPr>
    </w:p>
    <w:p w14:paraId="4E014CF8" w14:textId="77777777" w:rsidR="00A352DC" w:rsidRDefault="00A352DC" w:rsidP="00A352DC">
      <w:pPr>
        <w:tabs>
          <w:tab w:val="clear" w:pos="720"/>
          <w:tab w:val="left" w:pos="1215"/>
        </w:tabs>
      </w:pPr>
    </w:p>
    <w:p w14:paraId="22F2B4EA" w14:textId="77777777" w:rsidR="00A352DC" w:rsidRDefault="00A352DC" w:rsidP="00A352DC">
      <w:pPr>
        <w:tabs>
          <w:tab w:val="clear" w:pos="720"/>
          <w:tab w:val="left" w:pos="1215"/>
        </w:tabs>
      </w:pPr>
    </w:p>
    <w:p w14:paraId="54134149" w14:textId="77777777" w:rsidR="00A352DC" w:rsidRDefault="00A352DC" w:rsidP="00A352DC">
      <w:pPr>
        <w:tabs>
          <w:tab w:val="clear" w:pos="720"/>
          <w:tab w:val="left" w:pos="1215"/>
        </w:tabs>
      </w:pPr>
    </w:p>
    <w:p w14:paraId="01BC63EA" w14:textId="77777777" w:rsidR="00A352DC" w:rsidRDefault="00A352DC" w:rsidP="00A352DC">
      <w:pPr>
        <w:tabs>
          <w:tab w:val="clear" w:pos="720"/>
          <w:tab w:val="left" w:pos="1215"/>
        </w:tabs>
      </w:pPr>
    </w:p>
    <w:p w14:paraId="3351CC0B" w14:textId="77777777" w:rsidR="00A352DC" w:rsidRDefault="00A352DC" w:rsidP="00A352DC">
      <w:pPr>
        <w:tabs>
          <w:tab w:val="clear" w:pos="720"/>
          <w:tab w:val="left" w:pos="1215"/>
        </w:tabs>
      </w:pPr>
    </w:p>
    <w:p w14:paraId="37467BB2" w14:textId="77777777" w:rsidR="009B0622" w:rsidRDefault="009B0622" w:rsidP="00A352DC">
      <w:pPr>
        <w:tabs>
          <w:tab w:val="clear" w:pos="720"/>
          <w:tab w:val="left" w:pos="1215"/>
        </w:tabs>
      </w:pPr>
    </w:p>
    <w:p w14:paraId="640D9923" w14:textId="77777777" w:rsidR="00A352DC" w:rsidRDefault="00A352DC" w:rsidP="00A352DC">
      <w:pPr>
        <w:tabs>
          <w:tab w:val="clear" w:pos="720"/>
          <w:tab w:val="left" w:pos="1215"/>
        </w:tabs>
      </w:pPr>
      <w:bookmarkStart w:id="0" w:name="_GoBack"/>
      <w:bookmarkEnd w:id="0"/>
    </w:p>
    <w:p w14:paraId="78B8CE12" w14:textId="77777777" w:rsidR="00A352DC" w:rsidRDefault="00A352DC" w:rsidP="00A352DC">
      <w:pPr>
        <w:tabs>
          <w:tab w:val="clear" w:pos="720"/>
          <w:tab w:val="left" w:pos="1215"/>
        </w:tabs>
      </w:pPr>
    </w:p>
    <w:p w14:paraId="466D4DEC" w14:textId="77777777" w:rsidR="002B6667" w:rsidRDefault="002B6667" w:rsidP="00A352DC">
      <w:pPr>
        <w:tabs>
          <w:tab w:val="clear" w:pos="720"/>
          <w:tab w:val="left" w:pos="1215"/>
        </w:tabs>
      </w:pPr>
    </w:p>
    <w:p w14:paraId="6A5337FD" w14:textId="77777777" w:rsidR="002B6667" w:rsidRDefault="002B6667" w:rsidP="00A352DC">
      <w:pPr>
        <w:tabs>
          <w:tab w:val="clear" w:pos="720"/>
          <w:tab w:val="left" w:pos="1215"/>
        </w:tabs>
      </w:pPr>
    </w:p>
    <w:p w14:paraId="44C98760" w14:textId="77777777" w:rsidR="00A352DC" w:rsidRDefault="00A352DC" w:rsidP="00A352DC">
      <w:pPr>
        <w:tabs>
          <w:tab w:val="clear" w:pos="720"/>
          <w:tab w:val="left" w:pos="1215"/>
        </w:tabs>
      </w:pPr>
    </w:p>
    <w:sectPr w:rsidR="00A352DC">
      <w:headerReference w:type="default" r:id="rId17"/>
      <w:footerReference w:type="default" r:id="rId18"/>
      <w:endnotePr>
        <w:numFmt w:val="upperLetter"/>
      </w:endnotePr>
      <w:pgSz w:w="11907" w:h="16840" w:code="9"/>
      <w:pgMar w:top="1440" w:right="851" w:bottom="1440" w:left="1440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7144FC" w14:textId="77777777" w:rsidR="008F6F79" w:rsidRDefault="008F6F79" w:rsidP="006726C6">
      <w:r>
        <w:separator/>
      </w:r>
    </w:p>
  </w:endnote>
  <w:endnote w:type="continuationSeparator" w:id="0">
    <w:p w14:paraId="3D7144FD" w14:textId="77777777" w:rsidR="008F6F79" w:rsidRDefault="008F6F79" w:rsidP="00672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ORSVARET-Bold">
    <w:altName w:val="Corbel"/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altName w:val="Times New Roman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eastAsiaTheme="minorHAnsi"/>
        <w:szCs w:val="22"/>
        <w:lang w:eastAsia="en-US"/>
      </w:rPr>
      <w:id w:val="860082579"/>
      <w:docPartObj>
        <w:docPartGallery w:val="Page Numbers (Top of Page)"/>
        <w:docPartUnique/>
      </w:docPartObj>
    </w:sdtPr>
    <w:sdtEndPr/>
    <w:sdtContent>
      <w:p w14:paraId="1C61BFDE" w14:textId="4EE36A09" w:rsidR="00E11199" w:rsidRPr="00E11199" w:rsidRDefault="00E11199" w:rsidP="00E11199">
        <w:pPr>
          <w:keepLines w:val="0"/>
          <w:tabs>
            <w:tab w:val="clear" w:pos="720"/>
            <w:tab w:val="center" w:pos="4536"/>
            <w:tab w:val="right" w:pos="9072"/>
          </w:tabs>
          <w:jc w:val="right"/>
          <w:rPr>
            <w:rFonts w:eastAsiaTheme="minorHAnsi"/>
            <w:szCs w:val="22"/>
            <w:lang w:eastAsia="en-US"/>
          </w:rPr>
        </w:pPr>
        <w:r w:rsidRPr="00E11199">
          <w:rPr>
            <w:rFonts w:eastAsiaTheme="minorHAnsi"/>
            <w:bCs/>
            <w:szCs w:val="22"/>
            <w:lang w:eastAsia="en-US"/>
          </w:rPr>
          <w:fldChar w:fldCharType="begin"/>
        </w:r>
        <w:r w:rsidRPr="00E11199">
          <w:rPr>
            <w:rFonts w:eastAsiaTheme="minorHAnsi"/>
            <w:bCs/>
            <w:szCs w:val="22"/>
            <w:lang w:eastAsia="en-US"/>
          </w:rPr>
          <w:instrText>PAGE</w:instrText>
        </w:r>
        <w:r w:rsidRPr="00E11199">
          <w:rPr>
            <w:rFonts w:eastAsiaTheme="minorHAnsi"/>
            <w:bCs/>
            <w:szCs w:val="22"/>
            <w:lang w:eastAsia="en-US"/>
          </w:rPr>
          <w:fldChar w:fldCharType="separate"/>
        </w:r>
        <w:r w:rsidR="00EE3EE6">
          <w:rPr>
            <w:rFonts w:eastAsiaTheme="minorHAnsi"/>
            <w:bCs/>
            <w:noProof/>
            <w:szCs w:val="22"/>
            <w:lang w:eastAsia="en-US"/>
          </w:rPr>
          <w:t>4</w:t>
        </w:r>
        <w:r w:rsidRPr="00E11199">
          <w:rPr>
            <w:rFonts w:eastAsiaTheme="minorHAnsi"/>
            <w:bCs/>
            <w:szCs w:val="22"/>
            <w:lang w:eastAsia="en-US"/>
          </w:rPr>
          <w:fldChar w:fldCharType="end"/>
        </w:r>
        <w:r w:rsidRPr="00E11199">
          <w:rPr>
            <w:rFonts w:eastAsiaTheme="minorHAnsi"/>
            <w:szCs w:val="22"/>
            <w:lang w:eastAsia="en-US"/>
          </w:rPr>
          <w:t xml:space="preserve"> av </w:t>
        </w:r>
        <w:r w:rsidRPr="00E11199">
          <w:rPr>
            <w:rFonts w:eastAsiaTheme="minorHAnsi"/>
            <w:bCs/>
            <w:szCs w:val="22"/>
            <w:lang w:eastAsia="en-US"/>
          </w:rPr>
          <w:fldChar w:fldCharType="begin"/>
        </w:r>
        <w:r w:rsidRPr="00E11199">
          <w:rPr>
            <w:rFonts w:eastAsiaTheme="minorHAnsi"/>
            <w:bCs/>
            <w:szCs w:val="22"/>
            <w:lang w:eastAsia="en-US"/>
          </w:rPr>
          <w:instrText>NUMPAGES</w:instrText>
        </w:r>
        <w:r w:rsidRPr="00E11199">
          <w:rPr>
            <w:rFonts w:eastAsiaTheme="minorHAnsi"/>
            <w:bCs/>
            <w:szCs w:val="22"/>
            <w:lang w:eastAsia="en-US"/>
          </w:rPr>
          <w:fldChar w:fldCharType="separate"/>
        </w:r>
        <w:r w:rsidR="00EE3EE6">
          <w:rPr>
            <w:rFonts w:eastAsiaTheme="minorHAnsi"/>
            <w:bCs/>
            <w:noProof/>
            <w:szCs w:val="22"/>
            <w:lang w:eastAsia="en-US"/>
          </w:rPr>
          <w:t>4</w:t>
        </w:r>
        <w:r w:rsidRPr="00E11199">
          <w:rPr>
            <w:rFonts w:eastAsiaTheme="minorHAnsi"/>
            <w:bCs/>
            <w:szCs w:val="22"/>
            <w:lang w:eastAsia="en-US"/>
          </w:rPr>
          <w:fldChar w:fldCharType="end"/>
        </w:r>
      </w:p>
    </w:sdtContent>
  </w:sdt>
  <w:p w14:paraId="1E1FDBCB" w14:textId="77777777" w:rsidR="00E11199" w:rsidRDefault="00E1119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7144FA" w14:textId="77777777" w:rsidR="008F6F79" w:rsidRDefault="008F6F79" w:rsidP="006726C6">
      <w:r>
        <w:separator/>
      </w:r>
    </w:p>
  </w:footnote>
  <w:footnote w:type="continuationSeparator" w:id="0">
    <w:p w14:paraId="3D7144FB" w14:textId="77777777" w:rsidR="008F6F79" w:rsidRDefault="008F6F79" w:rsidP="00672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11"/>
      <w:gridCol w:w="182"/>
      <w:gridCol w:w="8531"/>
    </w:tblGrid>
    <w:tr w:rsidR="00BE1AF8" w:rsidRPr="00FE4DAD" w14:paraId="1A90DF49" w14:textId="77777777" w:rsidTr="00866B19">
      <w:trPr>
        <w:trHeight w:val="240"/>
      </w:trPr>
      <w:tc>
        <w:tcPr>
          <w:tcW w:w="984" w:type="dxa"/>
          <w:vMerge w:val="restart"/>
        </w:tcPr>
        <w:p w14:paraId="7E42FCF0" w14:textId="77777777" w:rsidR="00BE1AF8" w:rsidRPr="00FE4DAD" w:rsidRDefault="00BE1AF8" w:rsidP="00866B19">
          <w:pPr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1C438BA1" wp14:editId="66505549">
                <wp:extent cx="381000" cy="609600"/>
                <wp:effectExtent l="0" t="0" r="0" b="0"/>
                <wp:docPr id="4" name="Bilde 4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10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7" w:type="dxa"/>
          <w:vMerge w:val="restart"/>
        </w:tcPr>
        <w:p w14:paraId="6AEE8184" w14:textId="77777777" w:rsidR="00BE1AF8" w:rsidRPr="00FE4DAD" w:rsidRDefault="00BE1AF8" w:rsidP="00866B19">
          <w:pPr>
            <w:rPr>
              <w:lang w:val="en-US"/>
            </w:rPr>
          </w:pPr>
        </w:p>
      </w:tc>
      <w:tc>
        <w:tcPr>
          <w:tcW w:w="8299" w:type="dxa"/>
        </w:tcPr>
        <w:p w14:paraId="5AEB93C5" w14:textId="77777777" w:rsidR="00BE1AF8" w:rsidRPr="00FE4DAD" w:rsidRDefault="00BE1AF8" w:rsidP="00866B19">
          <w:pPr>
            <w:pStyle w:val="Avdelingstittel"/>
            <w:rPr>
              <w:lang w:val="en-US"/>
            </w:rPr>
          </w:pPr>
        </w:p>
      </w:tc>
    </w:tr>
    <w:tr w:rsidR="00BE1AF8" w:rsidRPr="00CF7153" w14:paraId="69F1701C" w14:textId="77777777" w:rsidTr="00866B19">
      <w:trPr>
        <w:trHeight w:val="282"/>
      </w:trPr>
      <w:tc>
        <w:tcPr>
          <w:tcW w:w="984" w:type="dxa"/>
          <w:vMerge/>
        </w:tcPr>
        <w:p w14:paraId="42D2AA84" w14:textId="77777777" w:rsidR="00BE1AF8" w:rsidRPr="00FE4DAD" w:rsidRDefault="00BE1AF8" w:rsidP="00866B19">
          <w:pPr>
            <w:rPr>
              <w:lang w:val="en-US"/>
            </w:rPr>
          </w:pPr>
        </w:p>
      </w:tc>
      <w:tc>
        <w:tcPr>
          <w:tcW w:w="177" w:type="dxa"/>
          <w:vMerge/>
        </w:tcPr>
        <w:p w14:paraId="26E4703B" w14:textId="77777777" w:rsidR="00BE1AF8" w:rsidRPr="00FE4DAD" w:rsidRDefault="00BE1AF8" w:rsidP="00866B19">
          <w:pPr>
            <w:rPr>
              <w:lang w:val="en-US"/>
            </w:rPr>
          </w:pPr>
        </w:p>
      </w:tc>
      <w:tc>
        <w:tcPr>
          <w:tcW w:w="8299" w:type="dxa"/>
        </w:tcPr>
        <w:p w14:paraId="24B25EF4" w14:textId="77777777" w:rsidR="00BE1AF8" w:rsidRPr="00774B26" w:rsidRDefault="00BE1AF8" w:rsidP="00866B19">
          <w:pPr>
            <w:pStyle w:val="Bildetekst"/>
            <w:rPr>
              <w:b/>
            </w:rPr>
          </w:pPr>
          <w:r w:rsidRPr="00774B26">
            <w:t>FORSVARET</w:t>
          </w:r>
        </w:p>
      </w:tc>
    </w:tr>
    <w:tr w:rsidR="00BE1AF8" w:rsidRPr="00AB2BE9" w14:paraId="752430A7" w14:textId="77777777" w:rsidTr="00866B19">
      <w:trPr>
        <w:trHeight w:val="421"/>
      </w:trPr>
      <w:tc>
        <w:tcPr>
          <w:tcW w:w="984" w:type="dxa"/>
          <w:vMerge/>
          <w:tcBorders>
            <w:bottom w:val="nil"/>
          </w:tcBorders>
        </w:tcPr>
        <w:p w14:paraId="6E66C839" w14:textId="77777777" w:rsidR="00BE1AF8" w:rsidRPr="00FE4DAD" w:rsidRDefault="00BE1AF8" w:rsidP="00866B19">
          <w:pPr>
            <w:rPr>
              <w:lang w:val="en-US"/>
            </w:rPr>
          </w:pPr>
        </w:p>
      </w:tc>
      <w:tc>
        <w:tcPr>
          <w:tcW w:w="177" w:type="dxa"/>
          <w:vMerge/>
          <w:tcBorders>
            <w:bottom w:val="nil"/>
          </w:tcBorders>
        </w:tcPr>
        <w:p w14:paraId="781C1BAE" w14:textId="77777777" w:rsidR="00BE1AF8" w:rsidRPr="00FE4DAD" w:rsidRDefault="00BE1AF8" w:rsidP="00866B19">
          <w:pPr>
            <w:rPr>
              <w:lang w:val="en-US"/>
            </w:rPr>
          </w:pPr>
        </w:p>
      </w:tc>
      <w:tc>
        <w:tcPr>
          <w:tcW w:w="8299" w:type="dxa"/>
          <w:tcBorders>
            <w:bottom w:val="nil"/>
          </w:tcBorders>
        </w:tcPr>
        <w:p w14:paraId="695ECE7B" w14:textId="77777777" w:rsidR="00BE1AF8" w:rsidRPr="00AB2BE9" w:rsidRDefault="00BE1AF8" w:rsidP="00866B19">
          <w:pPr>
            <w:pStyle w:val="Avdelingstittel"/>
          </w:pPr>
          <w:r>
            <w:t>Forsvarets logistikkorganisasjon</w:t>
          </w:r>
        </w:p>
      </w:tc>
    </w:tr>
  </w:tbl>
  <w:p w14:paraId="086B6D0F" w14:textId="4BF79443" w:rsidR="00BE1AF8" w:rsidRPr="00774B26" w:rsidRDefault="00BE1AF8" w:rsidP="00BE1AF8">
    <w:pPr>
      <w:pStyle w:val="Topptekst"/>
      <w:rPr>
        <w:rFonts w:ascii="FORSVARET-Medium" w:hAnsi="FORSVARET-Medium"/>
      </w:rPr>
    </w:pPr>
    <w:r w:rsidRPr="002942B4">
      <w:rPr>
        <w:rFonts w:ascii="FORSVARET-Medium" w:hAnsi="FORSVARET-Medium"/>
      </w:rPr>
      <w:t>201</w:t>
    </w:r>
    <w:r w:rsidR="009140E2">
      <w:rPr>
        <w:rFonts w:ascii="FORSVARET-Medium" w:hAnsi="FORSVARET-Medium"/>
      </w:rPr>
      <w:t>7041774 – Maske og vindbrille</w:t>
    </w:r>
    <w:r>
      <w:rPr>
        <w:rFonts w:ascii="FORSVARET-Medium" w:hAnsi="FORSVARET-Medium"/>
      </w:rPr>
      <w:br/>
    </w:r>
    <w:r w:rsidRPr="001173E7">
      <w:rPr>
        <w:rFonts w:ascii="FORSVARET-Medium" w:hAnsi="FORSVARET-Medium"/>
      </w:rPr>
      <w:t xml:space="preserve">Del 1 </w:t>
    </w:r>
    <w:r>
      <w:rPr>
        <w:rFonts w:ascii="FORSVARET-Medium" w:hAnsi="FORSVARET-Medium"/>
      </w:rPr>
      <w:t>–</w:t>
    </w:r>
    <w:r w:rsidRPr="001173E7">
      <w:rPr>
        <w:rFonts w:ascii="FORSVARET-Medium" w:hAnsi="FORSVARET-Medium"/>
      </w:rPr>
      <w:t xml:space="preserve"> </w:t>
    </w:r>
    <w:r>
      <w:rPr>
        <w:rFonts w:ascii="FORSVARET-Medium" w:hAnsi="FORSVARET-Medium"/>
      </w:rPr>
      <w:t xml:space="preserve">Bilag 9: Svarskjema for etisk handel </w:t>
    </w:r>
  </w:p>
  <w:p w14:paraId="38DA3D14" w14:textId="77777777" w:rsidR="008F6F79" w:rsidRPr="00B65879" w:rsidRDefault="008F6F79" w:rsidP="00B6587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8CD5514"/>
    <w:multiLevelType w:val="hybridMultilevel"/>
    <w:tmpl w:val="6292DB2E"/>
    <w:lvl w:ilvl="0" w:tplc="28301F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Calibri" w:hint="default"/>
        <w:color w:val="00000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6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7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10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3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4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7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8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9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2B401B3"/>
    <w:multiLevelType w:val="hybridMultilevel"/>
    <w:tmpl w:val="B43259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9F4193"/>
    <w:multiLevelType w:val="hybridMultilevel"/>
    <w:tmpl w:val="8A82072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4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30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31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33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>
    <w:abstractNumId w:val="13"/>
  </w:num>
  <w:num w:numId="6">
    <w:abstractNumId w:val="19"/>
  </w:num>
  <w:num w:numId="7">
    <w:abstractNumId w:val="13"/>
  </w:num>
  <w:num w:numId="8">
    <w:abstractNumId w:val="13"/>
  </w:num>
  <w:num w:numId="9">
    <w:abstractNumId w:val="6"/>
  </w:num>
  <w:num w:numId="10">
    <w:abstractNumId w:val="17"/>
  </w:num>
  <w:num w:numId="11">
    <w:abstractNumId w:val="29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27"/>
  </w:num>
  <w:num w:numId="17">
    <w:abstractNumId w:val="33"/>
  </w:num>
  <w:num w:numId="18">
    <w:abstractNumId w:val="23"/>
  </w:num>
  <w:num w:numId="19">
    <w:abstractNumId w:val="32"/>
  </w:num>
  <w:num w:numId="20">
    <w:abstractNumId w:val="12"/>
  </w:num>
  <w:num w:numId="21">
    <w:abstractNumId w:val="25"/>
  </w:num>
  <w:num w:numId="22">
    <w:abstractNumId w:val="11"/>
  </w:num>
  <w:num w:numId="23">
    <w:abstractNumId w:val="16"/>
  </w:num>
  <w:num w:numId="24">
    <w:abstractNumId w:val="4"/>
  </w:num>
  <w:num w:numId="25">
    <w:abstractNumId w:val="9"/>
  </w:num>
  <w:num w:numId="26">
    <w:abstractNumId w:val="7"/>
  </w:num>
  <w:num w:numId="27">
    <w:abstractNumId w:val="18"/>
  </w:num>
  <w:num w:numId="28">
    <w:abstractNumId w:val="8"/>
  </w:num>
  <w:num w:numId="29">
    <w:abstractNumId w:val="30"/>
  </w:num>
  <w:num w:numId="30">
    <w:abstractNumId w:val="26"/>
  </w:num>
  <w:num w:numId="31">
    <w:abstractNumId w:val="5"/>
  </w:num>
  <w:num w:numId="32">
    <w:abstractNumId w:val="28"/>
  </w:num>
  <w:num w:numId="33">
    <w:abstractNumId w:val="2"/>
  </w:num>
  <w:num w:numId="34">
    <w:abstractNumId w:val="24"/>
  </w:num>
  <w:num w:numId="35">
    <w:abstractNumId w:val="14"/>
  </w:num>
  <w:num w:numId="36">
    <w:abstractNumId w:val="15"/>
  </w:num>
  <w:num w:numId="37">
    <w:abstractNumId w:val="21"/>
  </w:num>
  <w:num w:numId="38">
    <w:abstractNumId w:val="3"/>
  </w:num>
  <w:num w:numId="39">
    <w:abstractNumId w:val="22"/>
  </w:num>
  <w:num w:numId="40">
    <w:abstractNumId w:val="31"/>
  </w:num>
  <w:num w:numId="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removePersonalInformation/>
  <w:removeDateAndTime/>
  <w:activeWritingStyle w:appName="MSWord" w:lang="nb-NO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103425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FunnetMal" w:val="Nei"/>
    <w:docVar w:name="MalVersjon" w:val="5"/>
    <w:docVar w:name="ValgtStilgalleri" w:val="1-skriv"/>
  </w:docVars>
  <w:rsids>
    <w:rsidRoot w:val="004205A3"/>
    <w:rsid w:val="0005236A"/>
    <w:rsid w:val="0006177E"/>
    <w:rsid w:val="00066648"/>
    <w:rsid w:val="000945E4"/>
    <w:rsid w:val="000C1871"/>
    <w:rsid w:val="000D357A"/>
    <w:rsid w:val="000D6E3F"/>
    <w:rsid w:val="000E1234"/>
    <w:rsid w:val="000F3800"/>
    <w:rsid w:val="000F5643"/>
    <w:rsid w:val="0010226F"/>
    <w:rsid w:val="0011553A"/>
    <w:rsid w:val="00124B2E"/>
    <w:rsid w:val="00125EAF"/>
    <w:rsid w:val="00127C01"/>
    <w:rsid w:val="001303AD"/>
    <w:rsid w:val="00132535"/>
    <w:rsid w:val="001426A1"/>
    <w:rsid w:val="00143FA3"/>
    <w:rsid w:val="0015183F"/>
    <w:rsid w:val="0015439E"/>
    <w:rsid w:val="001675C6"/>
    <w:rsid w:val="00171813"/>
    <w:rsid w:val="00171A74"/>
    <w:rsid w:val="001A14B4"/>
    <w:rsid w:val="001B5960"/>
    <w:rsid w:val="001D3738"/>
    <w:rsid w:val="001E05CC"/>
    <w:rsid w:val="001E4266"/>
    <w:rsid w:val="001E76F7"/>
    <w:rsid w:val="0020392F"/>
    <w:rsid w:val="00204B65"/>
    <w:rsid w:val="002225C1"/>
    <w:rsid w:val="002527B4"/>
    <w:rsid w:val="002729F6"/>
    <w:rsid w:val="0028237D"/>
    <w:rsid w:val="002A1A43"/>
    <w:rsid w:val="002A383D"/>
    <w:rsid w:val="002B6667"/>
    <w:rsid w:val="002C6BE0"/>
    <w:rsid w:val="002D7564"/>
    <w:rsid w:val="003043B5"/>
    <w:rsid w:val="00307C8F"/>
    <w:rsid w:val="00345E78"/>
    <w:rsid w:val="003519BA"/>
    <w:rsid w:val="00362686"/>
    <w:rsid w:val="0036495A"/>
    <w:rsid w:val="0038008B"/>
    <w:rsid w:val="003860B7"/>
    <w:rsid w:val="00386E6C"/>
    <w:rsid w:val="003D2CA6"/>
    <w:rsid w:val="003E2BB4"/>
    <w:rsid w:val="00406A2D"/>
    <w:rsid w:val="0041620C"/>
    <w:rsid w:val="004205A3"/>
    <w:rsid w:val="00424D3B"/>
    <w:rsid w:val="00426D3D"/>
    <w:rsid w:val="00427ACA"/>
    <w:rsid w:val="00433D00"/>
    <w:rsid w:val="0043707D"/>
    <w:rsid w:val="004815DD"/>
    <w:rsid w:val="00484B33"/>
    <w:rsid w:val="004A5C3F"/>
    <w:rsid w:val="004A661F"/>
    <w:rsid w:val="004C1982"/>
    <w:rsid w:val="004C5C85"/>
    <w:rsid w:val="004D1B42"/>
    <w:rsid w:val="004E7642"/>
    <w:rsid w:val="004F29ED"/>
    <w:rsid w:val="004F5B12"/>
    <w:rsid w:val="004F755F"/>
    <w:rsid w:val="0051244D"/>
    <w:rsid w:val="005467EC"/>
    <w:rsid w:val="00566C16"/>
    <w:rsid w:val="00590225"/>
    <w:rsid w:val="00594523"/>
    <w:rsid w:val="005B0154"/>
    <w:rsid w:val="005C4169"/>
    <w:rsid w:val="005D39CF"/>
    <w:rsid w:val="005D695F"/>
    <w:rsid w:val="005E30BB"/>
    <w:rsid w:val="0060026C"/>
    <w:rsid w:val="0060092E"/>
    <w:rsid w:val="006042BD"/>
    <w:rsid w:val="00610FEA"/>
    <w:rsid w:val="00613934"/>
    <w:rsid w:val="0065401E"/>
    <w:rsid w:val="006726C6"/>
    <w:rsid w:val="00682E2D"/>
    <w:rsid w:val="006B15C3"/>
    <w:rsid w:val="006B3D92"/>
    <w:rsid w:val="006C6D12"/>
    <w:rsid w:val="00700D81"/>
    <w:rsid w:val="007243AE"/>
    <w:rsid w:val="00733A54"/>
    <w:rsid w:val="00735995"/>
    <w:rsid w:val="007519F8"/>
    <w:rsid w:val="00751E51"/>
    <w:rsid w:val="007552FF"/>
    <w:rsid w:val="00765C47"/>
    <w:rsid w:val="00770A52"/>
    <w:rsid w:val="00785E35"/>
    <w:rsid w:val="00793029"/>
    <w:rsid w:val="007A18A6"/>
    <w:rsid w:val="007A35D1"/>
    <w:rsid w:val="007A5A2B"/>
    <w:rsid w:val="007B04A9"/>
    <w:rsid w:val="007B3FCF"/>
    <w:rsid w:val="007C3D47"/>
    <w:rsid w:val="007D4C15"/>
    <w:rsid w:val="007D4C34"/>
    <w:rsid w:val="007E513D"/>
    <w:rsid w:val="007F5EA6"/>
    <w:rsid w:val="008103E7"/>
    <w:rsid w:val="008131A0"/>
    <w:rsid w:val="00836745"/>
    <w:rsid w:val="00841AFE"/>
    <w:rsid w:val="0084408D"/>
    <w:rsid w:val="008B5B70"/>
    <w:rsid w:val="008C5D4E"/>
    <w:rsid w:val="008D2ECD"/>
    <w:rsid w:val="008D4F59"/>
    <w:rsid w:val="008F6F79"/>
    <w:rsid w:val="00905FF0"/>
    <w:rsid w:val="009128FB"/>
    <w:rsid w:val="009140E2"/>
    <w:rsid w:val="00921A42"/>
    <w:rsid w:val="00931963"/>
    <w:rsid w:val="00941EEE"/>
    <w:rsid w:val="009433B4"/>
    <w:rsid w:val="00944DBB"/>
    <w:rsid w:val="00977177"/>
    <w:rsid w:val="009A5C0F"/>
    <w:rsid w:val="009A7F72"/>
    <w:rsid w:val="009B0622"/>
    <w:rsid w:val="009D5041"/>
    <w:rsid w:val="009D7B31"/>
    <w:rsid w:val="00A000A7"/>
    <w:rsid w:val="00A27387"/>
    <w:rsid w:val="00A3262E"/>
    <w:rsid w:val="00A352DC"/>
    <w:rsid w:val="00A4588E"/>
    <w:rsid w:val="00A641B4"/>
    <w:rsid w:val="00A7604E"/>
    <w:rsid w:val="00A82746"/>
    <w:rsid w:val="00A91076"/>
    <w:rsid w:val="00A97E03"/>
    <w:rsid w:val="00AC1215"/>
    <w:rsid w:val="00AC2183"/>
    <w:rsid w:val="00AD2A21"/>
    <w:rsid w:val="00AD544B"/>
    <w:rsid w:val="00AE1FD9"/>
    <w:rsid w:val="00AE5638"/>
    <w:rsid w:val="00B162A8"/>
    <w:rsid w:val="00B316C7"/>
    <w:rsid w:val="00B65879"/>
    <w:rsid w:val="00B91C8D"/>
    <w:rsid w:val="00BA124F"/>
    <w:rsid w:val="00BB6D0A"/>
    <w:rsid w:val="00BD46C5"/>
    <w:rsid w:val="00BD6838"/>
    <w:rsid w:val="00BE1AF8"/>
    <w:rsid w:val="00C00E00"/>
    <w:rsid w:val="00C0219F"/>
    <w:rsid w:val="00C17D32"/>
    <w:rsid w:val="00C701BC"/>
    <w:rsid w:val="00C76E1A"/>
    <w:rsid w:val="00C823EB"/>
    <w:rsid w:val="00C9037C"/>
    <w:rsid w:val="00C9574D"/>
    <w:rsid w:val="00CA2770"/>
    <w:rsid w:val="00CA5316"/>
    <w:rsid w:val="00CE72CF"/>
    <w:rsid w:val="00D20032"/>
    <w:rsid w:val="00D30ADE"/>
    <w:rsid w:val="00D37815"/>
    <w:rsid w:val="00D57E98"/>
    <w:rsid w:val="00D75C10"/>
    <w:rsid w:val="00D7722A"/>
    <w:rsid w:val="00D83774"/>
    <w:rsid w:val="00D87298"/>
    <w:rsid w:val="00D95847"/>
    <w:rsid w:val="00D959A3"/>
    <w:rsid w:val="00DC2FCD"/>
    <w:rsid w:val="00DC3C10"/>
    <w:rsid w:val="00DD3F22"/>
    <w:rsid w:val="00DE3BA6"/>
    <w:rsid w:val="00DE7F0F"/>
    <w:rsid w:val="00E01D4F"/>
    <w:rsid w:val="00E03177"/>
    <w:rsid w:val="00E11199"/>
    <w:rsid w:val="00E16D47"/>
    <w:rsid w:val="00E224AF"/>
    <w:rsid w:val="00E26221"/>
    <w:rsid w:val="00E52D30"/>
    <w:rsid w:val="00E57C89"/>
    <w:rsid w:val="00E61B2A"/>
    <w:rsid w:val="00E622A8"/>
    <w:rsid w:val="00E75544"/>
    <w:rsid w:val="00E9718B"/>
    <w:rsid w:val="00E97ADB"/>
    <w:rsid w:val="00EA0B79"/>
    <w:rsid w:val="00EC12DD"/>
    <w:rsid w:val="00EC7E04"/>
    <w:rsid w:val="00EE3EE6"/>
    <w:rsid w:val="00EF4DD4"/>
    <w:rsid w:val="00EF63F9"/>
    <w:rsid w:val="00F04852"/>
    <w:rsid w:val="00F20D49"/>
    <w:rsid w:val="00F317D0"/>
    <w:rsid w:val="00F72EF7"/>
    <w:rsid w:val="00F80624"/>
    <w:rsid w:val="00FB7F73"/>
    <w:rsid w:val="00FD11C9"/>
    <w:rsid w:val="00FF4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5"/>
    <o:shapelayout v:ext="edit">
      <o:idmap v:ext="edit" data="1"/>
    </o:shapelayout>
  </w:shapeDefaults>
  <w:decimalSymbol w:val=","/>
  <w:listSeparator w:val=";"/>
  <w14:docId w14:val="3D7144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6C6"/>
    <w:pPr>
      <w:keepLines/>
      <w:tabs>
        <w:tab w:val="left" w:pos="720"/>
      </w:tabs>
    </w:pPr>
    <w:rPr>
      <w:rFonts w:asciiTheme="minorHAnsi" w:hAnsiTheme="minorHAnsi" w:cstheme="minorHAnsi"/>
      <w:sz w:val="22"/>
    </w:rPr>
  </w:style>
  <w:style w:type="paragraph" w:styleId="Overskrift1">
    <w:name w:val="heading 1"/>
    <w:basedOn w:val="Normal"/>
    <w:next w:val="Contractstyle"/>
    <w:qFormat/>
    <w:rsid w:val="006726C6"/>
    <w:pPr>
      <w:tabs>
        <w:tab w:val="left" w:pos="7230"/>
      </w:tabs>
      <w:outlineLvl w:val="0"/>
    </w:pPr>
    <w:rPr>
      <w:b/>
      <w:color w:val="000080"/>
      <w:sz w:val="34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pPr>
      <w:tabs>
        <w:tab w:val="center" w:pos="4253"/>
        <w:tab w:val="right" w:pos="9497"/>
      </w:tabs>
    </w:pPr>
    <w:rPr>
      <w:noProof/>
      <w:sz w:val="22"/>
    </w:rPr>
  </w:style>
  <w:style w:type="character" w:styleId="Sidetall">
    <w:name w:val="page number"/>
    <w:basedOn w:val="Standardskriftforavsnitt"/>
  </w:style>
  <w:style w:type="paragraph" w:customStyle="1" w:styleId="Topptekstoddetall">
    <w:name w:val="Topptekst oddetall"/>
    <w:basedOn w:val="Topptekst"/>
    <w:pPr>
      <w:jc w:val="right"/>
    </w:p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paragraph" w:styleId="Listeavsnitt">
    <w:name w:val="List Paragraph"/>
    <w:aliases w:val="Lister"/>
    <w:basedOn w:val="Normal"/>
    <w:uiPriority w:val="34"/>
    <w:qFormat/>
    <w:rsid w:val="005E30BB"/>
    <w:pPr>
      <w:keepLines w:val="0"/>
      <w:tabs>
        <w:tab w:val="clear" w:pos="720"/>
      </w:tabs>
      <w:ind w:left="708"/>
    </w:pPr>
    <w:rPr>
      <w:rFonts w:ascii="Calibri" w:hAnsi="Calibri" w:cs="Times New Roman"/>
      <w:sz w:val="24"/>
      <w:szCs w:val="24"/>
    </w:rPr>
  </w:style>
  <w:style w:type="table" w:styleId="Tabellrutenett">
    <w:name w:val="Table Grid"/>
    <w:basedOn w:val="Vanligtabell"/>
    <w:rsid w:val="005E30B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opptekstTegn">
    <w:name w:val="Topptekst Tegn"/>
    <w:link w:val="Topptekst"/>
    <w:uiPriority w:val="99"/>
    <w:locked/>
    <w:rsid w:val="00EF4DD4"/>
    <w:rPr>
      <w:noProof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0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Layout" Target="diagrams/layout2.xm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microsoft.com/office/2007/relationships/diagramDrawing" Target="diagrams/drawing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diagramColors" Target="diagrams/colors2.xml"/><Relationship Id="rId10" Type="http://schemas.openxmlformats.org/officeDocument/2006/relationships/diagramColors" Target="diagrams/colors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1EBA5B5-FDE5-4794-A14B-E496399EDCB4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nb-NO"/>
        </a:p>
      </dgm:t>
    </dgm:pt>
    <dgm:pt modelId="{AB783588-E1B1-4AC7-8387-B05C1EF71532}">
      <dgm:prSet phldrT="[Tekst]" custT="1"/>
      <dgm:spPr/>
      <dgm:t>
        <a:bodyPr/>
        <a:lstStyle/>
        <a:p>
          <a:pPr algn="ctr"/>
          <a:r>
            <a:rPr lang="nb-NO" sz="1100"/>
            <a:t>Tilbyders navn, </a:t>
          </a:r>
        </a:p>
        <a:p>
          <a:pPr algn="ctr"/>
          <a:r>
            <a:rPr lang="nb-NO" sz="1100"/>
            <a:t>Adresse, Land</a:t>
          </a:r>
        </a:p>
      </dgm:t>
    </dgm:pt>
    <dgm:pt modelId="{19987A3C-8BD2-4FA9-B511-17B4F60555AB}" type="parTrans" cxnId="{9C9B9C08-05DE-43A7-B6E6-43EBC0F56B83}">
      <dgm:prSet/>
      <dgm:spPr/>
      <dgm:t>
        <a:bodyPr/>
        <a:lstStyle/>
        <a:p>
          <a:pPr algn="ctr"/>
          <a:endParaRPr lang="nb-NO"/>
        </a:p>
      </dgm:t>
    </dgm:pt>
    <dgm:pt modelId="{2CA8206F-AB4B-4781-B92F-42CE0CB0086C}" type="sibTrans" cxnId="{9C9B9C08-05DE-43A7-B6E6-43EBC0F56B83}">
      <dgm:prSet/>
      <dgm:spPr/>
      <dgm:t>
        <a:bodyPr/>
        <a:lstStyle/>
        <a:p>
          <a:pPr algn="ctr"/>
          <a:endParaRPr lang="nb-NO"/>
        </a:p>
      </dgm:t>
    </dgm:pt>
    <dgm:pt modelId="{39F15871-CC19-4937-9DBA-003468FB651C}" type="asst">
      <dgm:prSet phldrT="[Tekst]" custT="1"/>
      <dgm:spPr/>
      <dgm:t>
        <a:bodyPr/>
        <a:lstStyle/>
        <a:p>
          <a:pPr algn="ctr"/>
          <a:r>
            <a:rPr lang="nb-NO" sz="1100"/>
            <a:t>Der vindbrillen ferdigstilles:</a:t>
          </a:r>
        </a:p>
        <a:p>
          <a:pPr algn="ctr"/>
          <a:r>
            <a:rPr lang="nb-NO" sz="1100"/>
            <a:t>Bedrift AS</a:t>
          </a:r>
        </a:p>
        <a:p>
          <a:pPr algn="ctr"/>
          <a:r>
            <a:rPr lang="nb-NO" sz="1100"/>
            <a:t>Adresse, Land</a:t>
          </a:r>
        </a:p>
      </dgm:t>
    </dgm:pt>
    <dgm:pt modelId="{767EBF65-31EF-400E-9864-99BDF830A39F}" type="parTrans" cxnId="{A487F3EE-D388-4D51-81F9-BABC70B6F283}">
      <dgm:prSet/>
      <dgm:spPr/>
      <dgm:t>
        <a:bodyPr/>
        <a:lstStyle/>
        <a:p>
          <a:pPr algn="ctr"/>
          <a:endParaRPr lang="nb-NO"/>
        </a:p>
      </dgm:t>
    </dgm:pt>
    <dgm:pt modelId="{395D303E-0D1A-4DE9-AF8B-37DF34BCDC37}" type="sibTrans" cxnId="{A487F3EE-D388-4D51-81F9-BABC70B6F283}">
      <dgm:prSet/>
      <dgm:spPr/>
      <dgm:t>
        <a:bodyPr/>
        <a:lstStyle/>
        <a:p>
          <a:pPr algn="ctr"/>
          <a:endParaRPr lang="nb-NO"/>
        </a:p>
      </dgm:t>
    </dgm:pt>
    <dgm:pt modelId="{74E91A48-C980-4CD0-8F95-C12F8834B95E}" type="asst">
      <dgm:prSet custT="1"/>
      <dgm:spPr/>
      <dgm:t>
        <a:bodyPr/>
        <a:lstStyle/>
        <a:p>
          <a:pPr algn="ctr"/>
          <a:r>
            <a:rPr lang="nb-NO" sz="1100"/>
            <a:t>Agent/mellomledd:</a:t>
          </a:r>
        </a:p>
        <a:p>
          <a:pPr algn="ctr"/>
          <a:r>
            <a:rPr lang="nb-NO" sz="1100"/>
            <a:t> Bedrift AS</a:t>
          </a:r>
        </a:p>
        <a:p>
          <a:pPr algn="ctr"/>
          <a:r>
            <a:rPr lang="nb-NO" sz="1100"/>
            <a:t>Adresse, Land</a:t>
          </a:r>
        </a:p>
      </dgm:t>
    </dgm:pt>
    <dgm:pt modelId="{DB58E885-529C-41FF-90E8-F1BE94E628C1}" type="parTrans" cxnId="{EA25CB93-6664-4FC1-BD75-8320CFA75EDB}">
      <dgm:prSet/>
      <dgm:spPr/>
      <dgm:t>
        <a:bodyPr/>
        <a:lstStyle/>
        <a:p>
          <a:pPr algn="ctr"/>
          <a:endParaRPr lang="nb-NO"/>
        </a:p>
      </dgm:t>
    </dgm:pt>
    <dgm:pt modelId="{0A4961AA-A31B-4FCA-87EE-F02E56164BB6}" type="sibTrans" cxnId="{EA25CB93-6664-4FC1-BD75-8320CFA75EDB}">
      <dgm:prSet/>
      <dgm:spPr/>
      <dgm:t>
        <a:bodyPr/>
        <a:lstStyle/>
        <a:p>
          <a:pPr algn="ctr"/>
          <a:endParaRPr lang="nb-NO"/>
        </a:p>
      </dgm:t>
    </dgm:pt>
    <dgm:pt modelId="{0BE50E38-6106-47FA-8CE9-F37888CFFF63}" type="asst">
      <dgm:prSet custT="1"/>
      <dgm:spPr/>
      <dgm:t>
        <a:bodyPr/>
        <a:lstStyle/>
        <a:p>
          <a:pPr algn="ctr"/>
          <a:r>
            <a:rPr lang="nb-NO" sz="1100"/>
            <a:t>Produsent for delkomponenten innfatning:</a:t>
          </a:r>
        </a:p>
        <a:p>
          <a:pPr algn="ctr"/>
          <a:r>
            <a:rPr lang="nb-NO" sz="1100"/>
            <a:t>Bedrift AS</a:t>
          </a:r>
        </a:p>
        <a:p>
          <a:pPr algn="ctr"/>
          <a:r>
            <a:rPr lang="nb-NO" sz="1100"/>
            <a:t>Adresse, Land</a:t>
          </a:r>
        </a:p>
      </dgm:t>
    </dgm:pt>
    <dgm:pt modelId="{13CF7303-2E5A-40B0-963F-068CE13ED103}" type="parTrans" cxnId="{B9DCE0EE-52AF-4BFA-A117-02BEE899D4DC}">
      <dgm:prSet/>
      <dgm:spPr/>
      <dgm:t>
        <a:bodyPr/>
        <a:lstStyle/>
        <a:p>
          <a:pPr algn="ctr"/>
          <a:endParaRPr lang="nb-NO"/>
        </a:p>
      </dgm:t>
    </dgm:pt>
    <dgm:pt modelId="{425ABF74-02C1-4A27-A53C-BA8711227A73}" type="sibTrans" cxnId="{B9DCE0EE-52AF-4BFA-A117-02BEE899D4DC}">
      <dgm:prSet/>
      <dgm:spPr/>
      <dgm:t>
        <a:bodyPr/>
        <a:lstStyle/>
        <a:p>
          <a:pPr algn="ctr"/>
          <a:endParaRPr lang="nb-NO"/>
        </a:p>
      </dgm:t>
    </dgm:pt>
    <dgm:pt modelId="{7FBFA338-16E7-4ED8-8F28-612069804B15}" type="pres">
      <dgm:prSet presAssocID="{B1EBA5B5-FDE5-4794-A14B-E496399EDCB4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nb-NO"/>
        </a:p>
      </dgm:t>
    </dgm:pt>
    <dgm:pt modelId="{FC141BAF-478F-47DA-8A02-CAA8F9D14A78}" type="pres">
      <dgm:prSet presAssocID="{AB783588-E1B1-4AC7-8387-B05C1EF71532}" presName="hierRoot1" presStyleCnt="0"/>
      <dgm:spPr/>
    </dgm:pt>
    <dgm:pt modelId="{A3ED430B-A68D-44AC-9986-921C913348FE}" type="pres">
      <dgm:prSet presAssocID="{AB783588-E1B1-4AC7-8387-B05C1EF71532}" presName="composite" presStyleCnt="0"/>
      <dgm:spPr/>
    </dgm:pt>
    <dgm:pt modelId="{E147A03D-7366-4C0C-9B76-4F0CED6CC6D5}" type="pres">
      <dgm:prSet presAssocID="{AB783588-E1B1-4AC7-8387-B05C1EF71532}" presName="background" presStyleLbl="node0" presStyleIdx="0" presStyleCnt="1"/>
      <dgm:spPr/>
    </dgm:pt>
    <dgm:pt modelId="{7427955F-2999-40F2-9F48-EEDE6768E368}" type="pres">
      <dgm:prSet presAssocID="{AB783588-E1B1-4AC7-8387-B05C1EF71532}" presName="text" presStyleLbl="fgAcc0" presStyleIdx="0" presStyleCnt="1" custScaleX="170194" custScaleY="234684">
        <dgm:presLayoutVars>
          <dgm:chPref val="3"/>
        </dgm:presLayoutVars>
      </dgm:prSet>
      <dgm:spPr/>
      <dgm:t>
        <a:bodyPr/>
        <a:lstStyle/>
        <a:p>
          <a:endParaRPr lang="nb-NO"/>
        </a:p>
      </dgm:t>
    </dgm:pt>
    <dgm:pt modelId="{ED685510-E8D9-4483-9C5E-4583AA11CE5B}" type="pres">
      <dgm:prSet presAssocID="{AB783588-E1B1-4AC7-8387-B05C1EF71532}" presName="hierChild2" presStyleCnt="0"/>
      <dgm:spPr/>
    </dgm:pt>
    <dgm:pt modelId="{A4976487-1FA0-4718-9291-CE47DA80F51A}" type="pres">
      <dgm:prSet presAssocID="{DB58E885-529C-41FF-90E8-F1BE94E628C1}" presName="Name10" presStyleLbl="parChTrans1D2" presStyleIdx="0" presStyleCnt="1"/>
      <dgm:spPr/>
      <dgm:t>
        <a:bodyPr/>
        <a:lstStyle/>
        <a:p>
          <a:endParaRPr lang="nb-NO"/>
        </a:p>
      </dgm:t>
    </dgm:pt>
    <dgm:pt modelId="{577B0D72-E77D-4BD2-A91B-692062BAA9DE}" type="pres">
      <dgm:prSet presAssocID="{74E91A48-C980-4CD0-8F95-C12F8834B95E}" presName="hierRoot2" presStyleCnt="0"/>
      <dgm:spPr/>
    </dgm:pt>
    <dgm:pt modelId="{95673B0C-770E-4474-B080-A2B227814662}" type="pres">
      <dgm:prSet presAssocID="{74E91A48-C980-4CD0-8F95-C12F8834B95E}" presName="composite2" presStyleCnt="0"/>
      <dgm:spPr/>
    </dgm:pt>
    <dgm:pt modelId="{9878E29D-6292-4F22-BEBD-8889B22AD70F}" type="pres">
      <dgm:prSet presAssocID="{74E91A48-C980-4CD0-8F95-C12F8834B95E}" presName="background2" presStyleLbl="asst1" presStyleIdx="0" presStyleCnt="3"/>
      <dgm:spPr/>
    </dgm:pt>
    <dgm:pt modelId="{28E551AA-B1F4-48D9-90D5-940C8704ECBC}" type="pres">
      <dgm:prSet presAssocID="{74E91A48-C980-4CD0-8F95-C12F8834B95E}" presName="text2" presStyleLbl="fgAcc2" presStyleIdx="0" presStyleCnt="1" custScaleX="168829" custScaleY="262905">
        <dgm:presLayoutVars>
          <dgm:chPref val="3"/>
        </dgm:presLayoutVars>
      </dgm:prSet>
      <dgm:spPr/>
      <dgm:t>
        <a:bodyPr/>
        <a:lstStyle/>
        <a:p>
          <a:endParaRPr lang="nb-NO"/>
        </a:p>
      </dgm:t>
    </dgm:pt>
    <dgm:pt modelId="{17341B5E-4066-41FA-804F-00B342322FA4}" type="pres">
      <dgm:prSet presAssocID="{74E91A48-C980-4CD0-8F95-C12F8834B95E}" presName="hierChild3" presStyleCnt="0"/>
      <dgm:spPr/>
    </dgm:pt>
    <dgm:pt modelId="{4BADF452-7DEA-4533-B732-CED9AE0BB9FD}" type="pres">
      <dgm:prSet presAssocID="{13CF7303-2E5A-40B0-963F-068CE13ED103}" presName="Name17" presStyleLbl="parChTrans1D3" presStyleIdx="0" presStyleCnt="2"/>
      <dgm:spPr/>
      <dgm:t>
        <a:bodyPr/>
        <a:lstStyle/>
        <a:p>
          <a:endParaRPr lang="nb-NO"/>
        </a:p>
      </dgm:t>
    </dgm:pt>
    <dgm:pt modelId="{2773AFF8-A84B-4501-8FDD-B58D1BA28191}" type="pres">
      <dgm:prSet presAssocID="{0BE50E38-6106-47FA-8CE9-F37888CFFF63}" presName="hierRoot3" presStyleCnt="0"/>
      <dgm:spPr/>
    </dgm:pt>
    <dgm:pt modelId="{905ABD6D-7414-4888-9F4B-6C77855A5984}" type="pres">
      <dgm:prSet presAssocID="{0BE50E38-6106-47FA-8CE9-F37888CFFF63}" presName="composite3" presStyleCnt="0"/>
      <dgm:spPr/>
    </dgm:pt>
    <dgm:pt modelId="{505859A1-308B-4247-82F3-D59D544CB4FE}" type="pres">
      <dgm:prSet presAssocID="{0BE50E38-6106-47FA-8CE9-F37888CFFF63}" presName="background3" presStyleLbl="asst1" presStyleIdx="1" presStyleCnt="3"/>
      <dgm:spPr/>
    </dgm:pt>
    <dgm:pt modelId="{FBA9A624-684D-49A5-8366-C00B3608891A}" type="pres">
      <dgm:prSet presAssocID="{0BE50E38-6106-47FA-8CE9-F37888CFFF63}" presName="text3" presStyleLbl="fgAcc3" presStyleIdx="0" presStyleCnt="2" custScaleX="174406" custScaleY="193993">
        <dgm:presLayoutVars>
          <dgm:chPref val="3"/>
        </dgm:presLayoutVars>
      </dgm:prSet>
      <dgm:spPr/>
      <dgm:t>
        <a:bodyPr/>
        <a:lstStyle/>
        <a:p>
          <a:endParaRPr lang="nb-NO"/>
        </a:p>
      </dgm:t>
    </dgm:pt>
    <dgm:pt modelId="{5992373D-EF13-4B42-891E-D2C2B13090B5}" type="pres">
      <dgm:prSet presAssocID="{0BE50E38-6106-47FA-8CE9-F37888CFFF63}" presName="hierChild4" presStyleCnt="0"/>
      <dgm:spPr/>
    </dgm:pt>
    <dgm:pt modelId="{2EB53BB8-7EEC-4180-89A4-C6EE774FC010}" type="pres">
      <dgm:prSet presAssocID="{767EBF65-31EF-400E-9864-99BDF830A39F}" presName="Name17" presStyleLbl="parChTrans1D3" presStyleIdx="1" presStyleCnt="2"/>
      <dgm:spPr/>
      <dgm:t>
        <a:bodyPr/>
        <a:lstStyle/>
        <a:p>
          <a:endParaRPr lang="nb-NO"/>
        </a:p>
      </dgm:t>
    </dgm:pt>
    <dgm:pt modelId="{88C007D5-7A3D-4624-BC32-A2E2B1809639}" type="pres">
      <dgm:prSet presAssocID="{39F15871-CC19-4937-9DBA-003468FB651C}" presName="hierRoot3" presStyleCnt="0"/>
      <dgm:spPr/>
    </dgm:pt>
    <dgm:pt modelId="{0371E62E-143F-4E8E-95B9-B8E64C315BE2}" type="pres">
      <dgm:prSet presAssocID="{39F15871-CC19-4937-9DBA-003468FB651C}" presName="composite3" presStyleCnt="0"/>
      <dgm:spPr/>
    </dgm:pt>
    <dgm:pt modelId="{D12B1C64-3150-42A0-B755-FD2FC5373F2A}" type="pres">
      <dgm:prSet presAssocID="{39F15871-CC19-4937-9DBA-003468FB651C}" presName="background3" presStyleLbl="asst1" presStyleIdx="2" presStyleCnt="3"/>
      <dgm:spPr/>
    </dgm:pt>
    <dgm:pt modelId="{4036E76C-7C56-4193-A51F-C8902F900F01}" type="pres">
      <dgm:prSet presAssocID="{39F15871-CC19-4937-9DBA-003468FB651C}" presName="text3" presStyleLbl="fgAcc3" presStyleIdx="1" presStyleCnt="2" custScaleX="196635" custScaleY="192876">
        <dgm:presLayoutVars>
          <dgm:chPref val="3"/>
        </dgm:presLayoutVars>
      </dgm:prSet>
      <dgm:spPr/>
      <dgm:t>
        <a:bodyPr/>
        <a:lstStyle/>
        <a:p>
          <a:endParaRPr lang="nb-NO"/>
        </a:p>
      </dgm:t>
    </dgm:pt>
    <dgm:pt modelId="{D7CB327C-F0F7-4D14-A68A-8C4D7C772034}" type="pres">
      <dgm:prSet presAssocID="{39F15871-CC19-4937-9DBA-003468FB651C}" presName="hierChild4" presStyleCnt="0"/>
      <dgm:spPr/>
    </dgm:pt>
  </dgm:ptLst>
  <dgm:cxnLst>
    <dgm:cxn modelId="{F28730A2-33BF-4572-8C02-3F083B46047B}" type="presOf" srcId="{0BE50E38-6106-47FA-8CE9-F37888CFFF63}" destId="{FBA9A624-684D-49A5-8366-C00B3608891A}" srcOrd="0" destOrd="0" presId="urn:microsoft.com/office/officeart/2005/8/layout/hierarchy1"/>
    <dgm:cxn modelId="{B9DCE0EE-52AF-4BFA-A117-02BEE899D4DC}" srcId="{74E91A48-C980-4CD0-8F95-C12F8834B95E}" destId="{0BE50E38-6106-47FA-8CE9-F37888CFFF63}" srcOrd="0" destOrd="0" parTransId="{13CF7303-2E5A-40B0-963F-068CE13ED103}" sibTransId="{425ABF74-02C1-4A27-A53C-BA8711227A73}"/>
    <dgm:cxn modelId="{D3EF7474-820E-4A1C-B122-E0C328D6B8C5}" type="presOf" srcId="{AB783588-E1B1-4AC7-8387-B05C1EF71532}" destId="{7427955F-2999-40F2-9F48-EEDE6768E368}" srcOrd="0" destOrd="0" presId="urn:microsoft.com/office/officeart/2005/8/layout/hierarchy1"/>
    <dgm:cxn modelId="{A487F3EE-D388-4D51-81F9-BABC70B6F283}" srcId="{74E91A48-C980-4CD0-8F95-C12F8834B95E}" destId="{39F15871-CC19-4937-9DBA-003468FB651C}" srcOrd="1" destOrd="0" parTransId="{767EBF65-31EF-400E-9864-99BDF830A39F}" sibTransId="{395D303E-0D1A-4DE9-AF8B-37DF34BCDC37}"/>
    <dgm:cxn modelId="{3468F16C-478D-4445-B914-42DE57930699}" type="presOf" srcId="{767EBF65-31EF-400E-9864-99BDF830A39F}" destId="{2EB53BB8-7EEC-4180-89A4-C6EE774FC010}" srcOrd="0" destOrd="0" presId="urn:microsoft.com/office/officeart/2005/8/layout/hierarchy1"/>
    <dgm:cxn modelId="{9C9B9C08-05DE-43A7-B6E6-43EBC0F56B83}" srcId="{B1EBA5B5-FDE5-4794-A14B-E496399EDCB4}" destId="{AB783588-E1B1-4AC7-8387-B05C1EF71532}" srcOrd="0" destOrd="0" parTransId="{19987A3C-8BD2-4FA9-B511-17B4F60555AB}" sibTransId="{2CA8206F-AB4B-4781-B92F-42CE0CB0086C}"/>
    <dgm:cxn modelId="{1057515B-08D6-4F69-9602-E29526985674}" type="presOf" srcId="{DB58E885-529C-41FF-90E8-F1BE94E628C1}" destId="{A4976487-1FA0-4718-9291-CE47DA80F51A}" srcOrd="0" destOrd="0" presId="urn:microsoft.com/office/officeart/2005/8/layout/hierarchy1"/>
    <dgm:cxn modelId="{91A79249-FEC2-46AA-8A32-797039F2C2FF}" type="presOf" srcId="{74E91A48-C980-4CD0-8F95-C12F8834B95E}" destId="{28E551AA-B1F4-48D9-90D5-940C8704ECBC}" srcOrd="0" destOrd="0" presId="urn:microsoft.com/office/officeart/2005/8/layout/hierarchy1"/>
    <dgm:cxn modelId="{771F8B34-AA22-4B58-B511-408E81EEF198}" type="presOf" srcId="{13CF7303-2E5A-40B0-963F-068CE13ED103}" destId="{4BADF452-7DEA-4533-B732-CED9AE0BB9FD}" srcOrd="0" destOrd="0" presId="urn:microsoft.com/office/officeart/2005/8/layout/hierarchy1"/>
    <dgm:cxn modelId="{8642C9CE-FFC8-481E-BF91-28D1BE5B9D30}" type="presOf" srcId="{B1EBA5B5-FDE5-4794-A14B-E496399EDCB4}" destId="{7FBFA338-16E7-4ED8-8F28-612069804B15}" srcOrd="0" destOrd="0" presId="urn:microsoft.com/office/officeart/2005/8/layout/hierarchy1"/>
    <dgm:cxn modelId="{4D2781C5-CC71-4C40-ABA1-8E25EA399324}" type="presOf" srcId="{39F15871-CC19-4937-9DBA-003468FB651C}" destId="{4036E76C-7C56-4193-A51F-C8902F900F01}" srcOrd="0" destOrd="0" presId="urn:microsoft.com/office/officeart/2005/8/layout/hierarchy1"/>
    <dgm:cxn modelId="{EA25CB93-6664-4FC1-BD75-8320CFA75EDB}" srcId="{AB783588-E1B1-4AC7-8387-B05C1EF71532}" destId="{74E91A48-C980-4CD0-8F95-C12F8834B95E}" srcOrd="0" destOrd="0" parTransId="{DB58E885-529C-41FF-90E8-F1BE94E628C1}" sibTransId="{0A4961AA-A31B-4FCA-87EE-F02E56164BB6}"/>
    <dgm:cxn modelId="{55EC709C-A9BF-440B-A171-ECE8C7EE31E0}" type="presParOf" srcId="{7FBFA338-16E7-4ED8-8F28-612069804B15}" destId="{FC141BAF-478F-47DA-8A02-CAA8F9D14A78}" srcOrd="0" destOrd="0" presId="urn:microsoft.com/office/officeart/2005/8/layout/hierarchy1"/>
    <dgm:cxn modelId="{F72F361C-2DE2-43C1-9D15-C8586D937243}" type="presParOf" srcId="{FC141BAF-478F-47DA-8A02-CAA8F9D14A78}" destId="{A3ED430B-A68D-44AC-9986-921C913348FE}" srcOrd="0" destOrd="0" presId="urn:microsoft.com/office/officeart/2005/8/layout/hierarchy1"/>
    <dgm:cxn modelId="{EE867F1E-C77D-40BD-ABE0-58DA5243F02D}" type="presParOf" srcId="{A3ED430B-A68D-44AC-9986-921C913348FE}" destId="{E147A03D-7366-4C0C-9B76-4F0CED6CC6D5}" srcOrd="0" destOrd="0" presId="urn:microsoft.com/office/officeart/2005/8/layout/hierarchy1"/>
    <dgm:cxn modelId="{06BFB19C-D80A-44D4-B0E2-451EF0B5F3FC}" type="presParOf" srcId="{A3ED430B-A68D-44AC-9986-921C913348FE}" destId="{7427955F-2999-40F2-9F48-EEDE6768E368}" srcOrd="1" destOrd="0" presId="urn:microsoft.com/office/officeart/2005/8/layout/hierarchy1"/>
    <dgm:cxn modelId="{5CBE880C-049F-4FFA-AC72-83236765F8EB}" type="presParOf" srcId="{FC141BAF-478F-47DA-8A02-CAA8F9D14A78}" destId="{ED685510-E8D9-4483-9C5E-4583AA11CE5B}" srcOrd="1" destOrd="0" presId="urn:microsoft.com/office/officeart/2005/8/layout/hierarchy1"/>
    <dgm:cxn modelId="{01C255B0-EF2D-409C-B8DA-EB89DC7B15E3}" type="presParOf" srcId="{ED685510-E8D9-4483-9C5E-4583AA11CE5B}" destId="{A4976487-1FA0-4718-9291-CE47DA80F51A}" srcOrd="0" destOrd="0" presId="urn:microsoft.com/office/officeart/2005/8/layout/hierarchy1"/>
    <dgm:cxn modelId="{3AB2A3F1-D2CA-4B42-AEC3-B2D61AA67D12}" type="presParOf" srcId="{ED685510-E8D9-4483-9C5E-4583AA11CE5B}" destId="{577B0D72-E77D-4BD2-A91B-692062BAA9DE}" srcOrd="1" destOrd="0" presId="urn:microsoft.com/office/officeart/2005/8/layout/hierarchy1"/>
    <dgm:cxn modelId="{01948A41-68DC-4CB3-9581-1BC047A28D78}" type="presParOf" srcId="{577B0D72-E77D-4BD2-A91B-692062BAA9DE}" destId="{95673B0C-770E-4474-B080-A2B227814662}" srcOrd="0" destOrd="0" presId="urn:microsoft.com/office/officeart/2005/8/layout/hierarchy1"/>
    <dgm:cxn modelId="{1D80FB50-0821-49E2-8019-E7AA8CBA916A}" type="presParOf" srcId="{95673B0C-770E-4474-B080-A2B227814662}" destId="{9878E29D-6292-4F22-BEBD-8889B22AD70F}" srcOrd="0" destOrd="0" presId="urn:microsoft.com/office/officeart/2005/8/layout/hierarchy1"/>
    <dgm:cxn modelId="{33296AE5-66DB-475C-839C-D831FE413592}" type="presParOf" srcId="{95673B0C-770E-4474-B080-A2B227814662}" destId="{28E551AA-B1F4-48D9-90D5-940C8704ECBC}" srcOrd="1" destOrd="0" presId="urn:microsoft.com/office/officeart/2005/8/layout/hierarchy1"/>
    <dgm:cxn modelId="{DDC4E5B1-3210-4230-8F0A-0AF19905D34D}" type="presParOf" srcId="{577B0D72-E77D-4BD2-A91B-692062BAA9DE}" destId="{17341B5E-4066-41FA-804F-00B342322FA4}" srcOrd="1" destOrd="0" presId="urn:microsoft.com/office/officeart/2005/8/layout/hierarchy1"/>
    <dgm:cxn modelId="{EF6908DA-80BA-4D68-B497-C9CDDAFF7C06}" type="presParOf" srcId="{17341B5E-4066-41FA-804F-00B342322FA4}" destId="{4BADF452-7DEA-4533-B732-CED9AE0BB9FD}" srcOrd="0" destOrd="0" presId="urn:microsoft.com/office/officeart/2005/8/layout/hierarchy1"/>
    <dgm:cxn modelId="{C12F7FDB-4D66-42CB-8FBA-1C5C1D1FB4DD}" type="presParOf" srcId="{17341B5E-4066-41FA-804F-00B342322FA4}" destId="{2773AFF8-A84B-4501-8FDD-B58D1BA28191}" srcOrd="1" destOrd="0" presId="urn:microsoft.com/office/officeart/2005/8/layout/hierarchy1"/>
    <dgm:cxn modelId="{38C64FEF-3596-48D3-8E5F-133E7F78EFF5}" type="presParOf" srcId="{2773AFF8-A84B-4501-8FDD-B58D1BA28191}" destId="{905ABD6D-7414-4888-9F4B-6C77855A5984}" srcOrd="0" destOrd="0" presId="urn:microsoft.com/office/officeart/2005/8/layout/hierarchy1"/>
    <dgm:cxn modelId="{954C2959-843E-4317-9F24-2DF702A137A5}" type="presParOf" srcId="{905ABD6D-7414-4888-9F4B-6C77855A5984}" destId="{505859A1-308B-4247-82F3-D59D544CB4FE}" srcOrd="0" destOrd="0" presId="urn:microsoft.com/office/officeart/2005/8/layout/hierarchy1"/>
    <dgm:cxn modelId="{8B23AC29-07E1-43EE-BACD-5FC3B1E1E029}" type="presParOf" srcId="{905ABD6D-7414-4888-9F4B-6C77855A5984}" destId="{FBA9A624-684D-49A5-8366-C00B3608891A}" srcOrd="1" destOrd="0" presId="urn:microsoft.com/office/officeart/2005/8/layout/hierarchy1"/>
    <dgm:cxn modelId="{2EF50D4E-559C-4416-95E7-19442145E832}" type="presParOf" srcId="{2773AFF8-A84B-4501-8FDD-B58D1BA28191}" destId="{5992373D-EF13-4B42-891E-D2C2B13090B5}" srcOrd="1" destOrd="0" presId="urn:microsoft.com/office/officeart/2005/8/layout/hierarchy1"/>
    <dgm:cxn modelId="{870683F3-9E3D-4998-A9C8-873549DFFB39}" type="presParOf" srcId="{17341B5E-4066-41FA-804F-00B342322FA4}" destId="{2EB53BB8-7EEC-4180-89A4-C6EE774FC010}" srcOrd="2" destOrd="0" presId="urn:microsoft.com/office/officeart/2005/8/layout/hierarchy1"/>
    <dgm:cxn modelId="{EB271CD0-2DE4-4E61-B677-61FE50A2838B}" type="presParOf" srcId="{17341B5E-4066-41FA-804F-00B342322FA4}" destId="{88C007D5-7A3D-4624-BC32-A2E2B1809639}" srcOrd="3" destOrd="0" presId="urn:microsoft.com/office/officeart/2005/8/layout/hierarchy1"/>
    <dgm:cxn modelId="{894BFAF9-8878-483A-BC31-8FB32AA4DC67}" type="presParOf" srcId="{88C007D5-7A3D-4624-BC32-A2E2B1809639}" destId="{0371E62E-143F-4E8E-95B9-B8E64C315BE2}" srcOrd="0" destOrd="0" presId="urn:microsoft.com/office/officeart/2005/8/layout/hierarchy1"/>
    <dgm:cxn modelId="{38907D2B-0383-48C1-A9EA-6084F05AA562}" type="presParOf" srcId="{0371E62E-143F-4E8E-95B9-B8E64C315BE2}" destId="{D12B1C64-3150-42A0-B755-FD2FC5373F2A}" srcOrd="0" destOrd="0" presId="urn:microsoft.com/office/officeart/2005/8/layout/hierarchy1"/>
    <dgm:cxn modelId="{F2031D36-25C5-4294-B8BB-17383DE98E2E}" type="presParOf" srcId="{0371E62E-143F-4E8E-95B9-B8E64C315BE2}" destId="{4036E76C-7C56-4193-A51F-C8902F900F01}" srcOrd="1" destOrd="0" presId="urn:microsoft.com/office/officeart/2005/8/layout/hierarchy1"/>
    <dgm:cxn modelId="{30842AF3-932D-47C7-BC1B-992D03D87307}" type="presParOf" srcId="{88C007D5-7A3D-4624-BC32-A2E2B1809639}" destId="{D7CB327C-F0F7-4D14-A68A-8C4D7C772034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B1EBA5B5-FDE5-4794-A14B-E496399EDCB4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nb-NO"/>
        </a:p>
      </dgm:t>
    </dgm:pt>
    <dgm:pt modelId="{AB783588-E1B1-4AC7-8387-B05C1EF71532}">
      <dgm:prSet phldrT="[Tekst]" custT="1"/>
      <dgm:spPr>
        <a:xfrm>
          <a:off x="2448444" y="82994"/>
          <a:ext cx="1279717" cy="1120538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nb-NO" sz="11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Tilbyders navn, </a:t>
          </a:r>
        </a:p>
        <a:p>
          <a:pPr algn="ctr"/>
          <a:r>
            <a:rPr lang="nb-NO" sz="11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Adresse, Land</a:t>
          </a:r>
        </a:p>
      </dgm:t>
    </dgm:pt>
    <dgm:pt modelId="{19987A3C-8BD2-4FA9-B511-17B4F60555AB}" type="parTrans" cxnId="{9C9B9C08-05DE-43A7-B6E6-43EBC0F56B83}">
      <dgm:prSet/>
      <dgm:spPr/>
      <dgm:t>
        <a:bodyPr/>
        <a:lstStyle/>
        <a:p>
          <a:pPr algn="ctr"/>
          <a:endParaRPr lang="nb-NO"/>
        </a:p>
      </dgm:t>
    </dgm:pt>
    <dgm:pt modelId="{2CA8206F-AB4B-4781-B92F-42CE0CB0086C}" type="sibTrans" cxnId="{9C9B9C08-05DE-43A7-B6E6-43EBC0F56B83}">
      <dgm:prSet/>
      <dgm:spPr/>
      <dgm:t>
        <a:bodyPr/>
        <a:lstStyle/>
        <a:p>
          <a:pPr algn="ctr"/>
          <a:endParaRPr lang="nb-NO"/>
        </a:p>
      </dgm:t>
    </dgm:pt>
    <dgm:pt modelId="{39F15871-CC19-4937-9DBA-003468FB651C}" type="asst">
      <dgm:prSet phldrT="[Tekst]" custT="1"/>
      <dgm:spPr>
        <a:xfrm>
          <a:off x="3528413" y="2896182"/>
          <a:ext cx="1478531" cy="920919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nb-NO" sz="11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Der maskenferdigstilles:</a:t>
          </a:r>
        </a:p>
        <a:p>
          <a:pPr algn="ctr"/>
          <a:r>
            <a:rPr lang="nb-NO" sz="11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Bedrift AS</a:t>
          </a:r>
        </a:p>
        <a:p>
          <a:pPr algn="ctr"/>
          <a:r>
            <a:rPr lang="nb-NO" sz="11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Adresse, Land</a:t>
          </a:r>
        </a:p>
      </dgm:t>
    </dgm:pt>
    <dgm:pt modelId="{767EBF65-31EF-400E-9864-99BDF830A39F}" type="parTrans" cxnId="{A487F3EE-D388-4D51-81F9-BABC70B6F283}">
      <dgm:prSet/>
      <dgm:spPr>
        <a:xfrm>
          <a:off x="3004757" y="2598131"/>
          <a:ext cx="1179375" cy="21868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9025"/>
              </a:lnTo>
              <a:lnTo>
                <a:pt x="1179375" y="149025"/>
              </a:lnTo>
              <a:lnTo>
                <a:pt x="1179375" y="218682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nb-NO"/>
        </a:p>
      </dgm:t>
    </dgm:pt>
    <dgm:pt modelId="{395D303E-0D1A-4DE9-AF8B-37DF34BCDC37}" type="sibTrans" cxnId="{A487F3EE-D388-4D51-81F9-BABC70B6F283}">
      <dgm:prSet/>
      <dgm:spPr/>
      <dgm:t>
        <a:bodyPr/>
        <a:lstStyle/>
        <a:p>
          <a:pPr algn="ctr"/>
          <a:endParaRPr lang="nb-NO"/>
        </a:p>
      </dgm:t>
    </dgm:pt>
    <dgm:pt modelId="{74E91A48-C980-4CD0-8F95-C12F8834B95E}" type="asst">
      <dgm:prSet custT="1"/>
      <dgm:spPr>
        <a:xfrm>
          <a:off x="2453576" y="1422215"/>
          <a:ext cx="1269453" cy="1255284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nb-NO" sz="11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Agent/mellomledd:</a:t>
          </a:r>
        </a:p>
        <a:p>
          <a:pPr algn="ctr"/>
          <a:r>
            <a:rPr lang="nb-NO" sz="11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Bedrift AS</a:t>
          </a:r>
        </a:p>
        <a:p>
          <a:pPr algn="ctr"/>
          <a:r>
            <a:rPr lang="nb-NO" sz="11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Adresse, Land</a:t>
          </a:r>
        </a:p>
      </dgm:t>
    </dgm:pt>
    <dgm:pt modelId="{DB58E885-529C-41FF-90E8-F1BE94E628C1}" type="parTrans" cxnId="{EA25CB93-6664-4FC1-BD75-8320CFA75EDB}">
      <dgm:prSet/>
      <dgm:spPr>
        <a:xfrm>
          <a:off x="2959037" y="1124164"/>
          <a:ext cx="91440" cy="21868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18682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nb-NO"/>
        </a:p>
      </dgm:t>
    </dgm:pt>
    <dgm:pt modelId="{0A4961AA-A31B-4FCA-87EE-F02E56164BB6}" type="sibTrans" cxnId="{EA25CB93-6664-4FC1-BD75-8320CFA75EDB}">
      <dgm:prSet/>
      <dgm:spPr/>
      <dgm:t>
        <a:bodyPr/>
        <a:lstStyle/>
        <a:p>
          <a:pPr algn="ctr"/>
          <a:endParaRPr lang="nb-NO"/>
        </a:p>
      </dgm:t>
    </dgm:pt>
    <dgm:pt modelId="{0BE50E38-6106-47FA-8CE9-F37888CFFF63}" type="asst">
      <dgm:prSet custT="1"/>
      <dgm:spPr>
        <a:xfrm>
          <a:off x="1169662" y="2896182"/>
          <a:ext cx="1311387" cy="926252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nb-NO" sz="11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Produsent av materialet som utgjør hovedbestanddelen som masken består av:</a:t>
          </a:r>
        </a:p>
        <a:p>
          <a:pPr algn="ctr"/>
          <a:r>
            <a:rPr lang="nb-NO" sz="11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Bedrift AS</a:t>
          </a:r>
        </a:p>
        <a:p>
          <a:pPr algn="ctr"/>
          <a:r>
            <a:rPr lang="nb-NO" sz="11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Adresse, Land</a:t>
          </a:r>
        </a:p>
      </dgm:t>
    </dgm:pt>
    <dgm:pt modelId="{13CF7303-2E5A-40B0-963F-068CE13ED103}" type="parTrans" cxnId="{B9DCE0EE-52AF-4BFA-A117-02BEE899D4DC}">
      <dgm:prSet/>
      <dgm:spPr>
        <a:xfrm>
          <a:off x="1741809" y="2598131"/>
          <a:ext cx="1262947" cy="218682"/>
        </a:xfrm>
        <a:custGeom>
          <a:avLst/>
          <a:gdLst/>
          <a:ahLst/>
          <a:cxnLst/>
          <a:rect l="0" t="0" r="0" b="0"/>
          <a:pathLst>
            <a:path>
              <a:moveTo>
                <a:pt x="1262947" y="0"/>
              </a:moveTo>
              <a:lnTo>
                <a:pt x="1262947" y="149025"/>
              </a:lnTo>
              <a:lnTo>
                <a:pt x="0" y="149025"/>
              </a:lnTo>
              <a:lnTo>
                <a:pt x="0" y="218682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nb-NO"/>
        </a:p>
      </dgm:t>
    </dgm:pt>
    <dgm:pt modelId="{425ABF74-02C1-4A27-A53C-BA8711227A73}" type="sibTrans" cxnId="{B9DCE0EE-52AF-4BFA-A117-02BEE899D4DC}">
      <dgm:prSet/>
      <dgm:spPr/>
      <dgm:t>
        <a:bodyPr/>
        <a:lstStyle/>
        <a:p>
          <a:pPr algn="ctr"/>
          <a:endParaRPr lang="nb-NO"/>
        </a:p>
      </dgm:t>
    </dgm:pt>
    <dgm:pt modelId="{7FBFA338-16E7-4ED8-8F28-612069804B15}" type="pres">
      <dgm:prSet presAssocID="{B1EBA5B5-FDE5-4794-A14B-E496399EDCB4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nb-NO"/>
        </a:p>
      </dgm:t>
    </dgm:pt>
    <dgm:pt modelId="{FC141BAF-478F-47DA-8A02-CAA8F9D14A78}" type="pres">
      <dgm:prSet presAssocID="{AB783588-E1B1-4AC7-8387-B05C1EF71532}" presName="hierRoot1" presStyleCnt="0"/>
      <dgm:spPr/>
    </dgm:pt>
    <dgm:pt modelId="{A3ED430B-A68D-44AC-9986-921C913348FE}" type="pres">
      <dgm:prSet presAssocID="{AB783588-E1B1-4AC7-8387-B05C1EF71532}" presName="composite" presStyleCnt="0"/>
      <dgm:spPr/>
    </dgm:pt>
    <dgm:pt modelId="{E147A03D-7366-4C0C-9B76-4F0CED6CC6D5}" type="pres">
      <dgm:prSet presAssocID="{AB783588-E1B1-4AC7-8387-B05C1EF71532}" presName="background" presStyleLbl="node0" presStyleIdx="0" presStyleCnt="1"/>
      <dgm:spPr>
        <a:xfrm>
          <a:off x="2364898" y="3625"/>
          <a:ext cx="1279717" cy="1120538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nb-NO"/>
        </a:p>
      </dgm:t>
    </dgm:pt>
    <dgm:pt modelId="{7427955F-2999-40F2-9F48-EEDE6768E368}" type="pres">
      <dgm:prSet presAssocID="{AB783588-E1B1-4AC7-8387-B05C1EF71532}" presName="text" presStyleLbl="fgAcc0" presStyleIdx="0" presStyleCnt="1" custScaleX="170194" custScaleY="234684" custLinFactNeighborX="-2534" custLinFactNeighborY="-17382">
        <dgm:presLayoutVars>
          <dgm:chPref val="3"/>
        </dgm:presLayoutVars>
      </dgm:prSet>
      <dgm:spPr/>
      <dgm:t>
        <a:bodyPr/>
        <a:lstStyle/>
        <a:p>
          <a:endParaRPr lang="nb-NO"/>
        </a:p>
      </dgm:t>
    </dgm:pt>
    <dgm:pt modelId="{ED685510-E8D9-4483-9C5E-4583AA11CE5B}" type="pres">
      <dgm:prSet presAssocID="{AB783588-E1B1-4AC7-8387-B05C1EF71532}" presName="hierChild2" presStyleCnt="0"/>
      <dgm:spPr/>
    </dgm:pt>
    <dgm:pt modelId="{A4976487-1FA0-4718-9291-CE47DA80F51A}" type="pres">
      <dgm:prSet presAssocID="{DB58E885-529C-41FF-90E8-F1BE94E628C1}" presName="Name10" presStyleLbl="parChTrans1D2" presStyleIdx="0" presStyleCnt="1"/>
      <dgm:spPr/>
      <dgm:t>
        <a:bodyPr/>
        <a:lstStyle/>
        <a:p>
          <a:endParaRPr lang="nb-NO"/>
        </a:p>
      </dgm:t>
    </dgm:pt>
    <dgm:pt modelId="{577B0D72-E77D-4BD2-A91B-692062BAA9DE}" type="pres">
      <dgm:prSet presAssocID="{74E91A48-C980-4CD0-8F95-C12F8834B95E}" presName="hierRoot2" presStyleCnt="0"/>
      <dgm:spPr/>
    </dgm:pt>
    <dgm:pt modelId="{95673B0C-770E-4474-B080-A2B227814662}" type="pres">
      <dgm:prSet presAssocID="{74E91A48-C980-4CD0-8F95-C12F8834B95E}" presName="composite2" presStyleCnt="0"/>
      <dgm:spPr/>
    </dgm:pt>
    <dgm:pt modelId="{9878E29D-6292-4F22-BEBD-8889B22AD70F}" type="pres">
      <dgm:prSet presAssocID="{74E91A48-C980-4CD0-8F95-C12F8834B95E}" presName="background2" presStyleLbl="asst1" presStyleIdx="0" presStyleCnt="3"/>
      <dgm:spPr>
        <a:xfrm>
          <a:off x="2370030" y="1342846"/>
          <a:ext cx="1269453" cy="1255284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nb-NO"/>
        </a:p>
      </dgm:t>
    </dgm:pt>
    <dgm:pt modelId="{28E551AA-B1F4-48D9-90D5-940C8704ECBC}" type="pres">
      <dgm:prSet presAssocID="{74E91A48-C980-4CD0-8F95-C12F8834B95E}" presName="text2" presStyleLbl="fgAcc2" presStyleIdx="0" presStyleCnt="1" custScaleX="168829" custScaleY="262905">
        <dgm:presLayoutVars>
          <dgm:chPref val="3"/>
        </dgm:presLayoutVars>
      </dgm:prSet>
      <dgm:spPr/>
      <dgm:t>
        <a:bodyPr/>
        <a:lstStyle/>
        <a:p>
          <a:endParaRPr lang="nb-NO"/>
        </a:p>
      </dgm:t>
    </dgm:pt>
    <dgm:pt modelId="{17341B5E-4066-41FA-804F-00B342322FA4}" type="pres">
      <dgm:prSet presAssocID="{74E91A48-C980-4CD0-8F95-C12F8834B95E}" presName="hierChild3" presStyleCnt="0"/>
      <dgm:spPr/>
    </dgm:pt>
    <dgm:pt modelId="{4BADF452-7DEA-4533-B732-CED9AE0BB9FD}" type="pres">
      <dgm:prSet presAssocID="{13CF7303-2E5A-40B0-963F-068CE13ED103}" presName="Name17" presStyleLbl="parChTrans1D3" presStyleIdx="0" presStyleCnt="2"/>
      <dgm:spPr/>
      <dgm:t>
        <a:bodyPr/>
        <a:lstStyle/>
        <a:p>
          <a:endParaRPr lang="nb-NO"/>
        </a:p>
      </dgm:t>
    </dgm:pt>
    <dgm:pt modelId="{2773AFF8-A84B-4501-8FDD-B58D1BA28191}" type="pres">
      <dgm:prSet presAssocID="{0BE50E38-6106-47FA-8CE9-F37888CFFF63}" presName="hierRoot3" presStyleCnt="0"/>
      <dgm:spPr/>
    </dgm:pt>
    <dgm:pt modelId="{905ABD6D-7414-4888-9F4B-6C77855A5984}" type="pres">
      <dgm:prSet presAssocID="{0BE50E38-6106-47FA-8CE9-F37888CFFF63}" presName="composite3" presStyleCnt="0"/>
      <dgm:spPr/>
    </dgm:pt>
    <dgm:pt modelId="{505859A1-308B-4247-82F3-D59D544CB4FE}" type="pres">
      <dgm:prSet presAssocID="{0BE50E38-6106-47FA-8CE9-F37888CFFF63}" presName="background3" presStyleLbl="asst1" presStyleIdx="1" presStyleCnt="3"/>
      <dgm:spPr>
        <a:xfrm>
          <a:off x="1086116" y="2816813"/>
          <a:ext cx="1311387" cy="926252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nb-NO"/>
        </a:p>
      </dgm:t>
    </dgm:pt>
    <dgm:pt modelId="{FBA9A624-684D-49A5-8366-C00B3608891A}" type="pres">
      <dgm:prSet presAssocID="{0BE50E38-6106-47FA-8CE9-F37888CFFF63}" presName="text3" presStyleLbl="fgAcc3" presStyleIdx="0" presStyleCnt="2" custScaleX="174406" custScaleY="193993">
        <dgm:presLayoutVars>
          <dgm:chPref val="3"/>
        </dgm:presLayoutVars>
      </dgm:prSet>
      <dgm:spPr/>
      <dgm:t>
        <a:bodyPr/>
        <a:lstStyle/>
        <a:p>
          <a:endParaRPr lang="nb-NO"/>
        </a:p>
      </dgm:t>
    </dgm:pt>
    <dgm:pt modelId="{5992373D-EF13-4B42-891E-D2C2B13090B5}" type="pres">
      <dgm:prSet presAssocID="{0BE50E38-6106-47FA-8CE9-F37888CFFF63}" presName="hierChild4" presStyleCnt="0"/>
      <dgm:spPr/>
    </dgm:pt>
    <dgm:pt modelId="{2EB53BB8-7EEC-4180-89A4-C6EE774FC010}" type="pres">
      <dgm:prSet presAssocID="{767EBF65-31EF-400E-9864-99BDF830A39F}" presName="Name17" presStyleLbl="parChTrans1D3" presStyleIdx="1" presStyleCnt="2"/>
      <dgm:spPr/>
      <dgm:t>
        <a:bodyPr/>
        <a:lstStyle/>
        <a:p>
          <a:endParaRPr lang="nb-NO"/>
        </a:p>
      </dgm:t>
    </dgm:pt>
    <dgm:pt modelId="{88C007D5-7A3D-4624-BC32-A2E2B1809639}" type="pres">
      <dgm:prSet presAssocID="{39F15871-CC19-4937-9DBA-003468FB651C}" presName="hierRoot3" presStyleCnt="0"/>
      <dgm:spPr/>
    </dgm:pt>
    <dgm:pt modelId="{0371E62E-143F-4E8E-95B9-B8E64C315BE2}" type="pres">
      <dgm:prSet presAssocID="{39F15871-CC19-4937-9DBA-003468FB651C}" presName="composite3" presStyleCnt="0"/>
      <dgm:spPr/>
    </dgm:pt>
    <dgm:pt modelId="{D12B1C64-3150-42A0-B755-FD2FC5373F2A}" type="pres">
      <dgm:prSet presAssocID="{39F15871-CC19-4937-9DBA-003468FB651C}" presName="background3" presStyleLbl="asst1" presStyleIdx="2" presStyleCnt="3"/>
      <dgm:spPr>
        <a:xfrm>
          <a:off x="3444866" y="2816813"/>
          <a:ext cx="1478531" cy="920919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nb-NO"/>
        </a:p>
      </dgm:t>
    </dgm:pt>
    <dgm:pt modelId="{4036E76C-7C56-4193-A51F-C8902F900F01}" type="pres">
      <dgm:prSet presAssocID="{39F15871-CC19-4937-9DBA-003468FB651C}" presName="text3" presStyleLbl="fgAcc3" presStyleIdx="1" presStyleCnt="2" custScaleX="196635" custScaleY="192876">
        <dgm:presLayoutVars>
          <dgm:chPref val="3"/>
        </dgm:presLayoutVars>
      </dgm:prSet>
      <dgm:spPr/>
      <dgm:t>
        <a:bodyPr/>
        <a:lstStyle/>
        <a:p>
          <a:endParaRPr lang="nb-NO"/>
        </a:p>
      </dgm:t>
    </dgm:pt>
    <dgm:pt modelId="{D7CB327C-F0F7-4D14-A68A-8C4D7C772034}" type="pres">
      <dgm:prSet presAssocID="{39F15871-CC19-4937-9DBA-003468FB651C}" presName="hierChild4" presStyleCnt="0"/>
      <dgm:spPr/>
    </dgm:pt>
  </dgm:ptLst>
  <dgm:cxnLst>
    <dgm:cxn modelId="{FB3871F9-540C-4316-B227-7307BFD5DD37}" type="presOf" srcId="{13CF7303-2E5A-40B0-963F-068CE13ED103}" destId="{4BADF452-7DEA-4533-B732-CED9AE0BB9FD}" srcOrd="0" destOrd="0" presId="urn:microsoft.com/office/officeart/2005/8/layout/hierarchy1"/>
    <dgm:cxn modelId="{F79DBE8F-063A-457B-83D8-2A5215A95611}" type="presOf" srcId="{DB58E885-529C-41FF-90E8-F1BE94E628C1}" destId="{A4976487-1FA0-4718-9291-CE47DA80F51A}" srcOrd="0" destOrd="0" presId="urn:microsoft.com/office/officeart/2005/8/layout/hierarchy1"/>
    <dgm:cxn modelId="{4FBBBCE0-52F4-4763-AB65-A99F07FA3E4F}" type="presOf" srcId="{74E91A48-C980-4CD0-8F95-C12F8834B95E}" destId="{28E551AA-B1F4-48D9-90D5-940C8704ECBC}" srcOrd="0" destOrd="0" presId="urn:microsoft.com/office/officeart/2005/8/layout/hierarchy1"/>
    <dgm:cxn modelId="{B9DCE0EE-52AF-4BFA-A117-02BEE899D4DC}" srcId="{74E91A48-C980-4CD0-8F95-C12F8834B95E}" destId="{0BE50E38-6106-47FA-8CE9-F37888CFFF63}" srcOrd="0" destOrd="0" parTransId="{13CF7303-2E5A-40B0-963F-068CE13ED103}" sibTransId="{425ABF74-02C1-4A27-A53C-BA8711227A73}"/>
    <dgm:cxn modelId="{F0D1DECB-2769-41DB-B85D-1C6CCA07395D}" type="presOf" srcId="{39F15871-CC19-4937-9DBA-003468FB651C}" destId="{4036E76C-7C56-4193-A51F-C8902F900F01}" srcOrd="0" destOrd="0" presId="urn:microsoft.com/office/officeart/2005/8/layout/hierarchy1"/>
    <dgm:cxn modelId="{A487F3EE-D388-4D51-81F9-BABC70B6F283}" srcId="{74E91A48-C980-4CD0-8F95-C12F8834B95E}" destId="{39F15871-CC19-4937-9DBA-003468FB651C}" srcOrd="1" destOrd="0" parTransId="{767EBF65-31EF-400E-9864-99BDF830A39F}" sibTransId="{395D303E-0D1A-4DE9-AF8B-37DF34BCDC37}"/>
    <dgm:cxn modelId="{9C9B9C08-05DE-43A7-B6E6-43EBC0F56B83}" srcId="{B1EBA5B5-FDE5-4794-A14B-E496399EDCB4}" destId="{AB783588-E1B1-4AC7-8387-B05C1EF71532}" srcOrd="0" destOrd="0" parTransId="{19987A3C-8BD2-4FA9-B511-17B4F60555AB}" sibTransId="{2CA8206F-AB4B-4781-B92F-42CE0CB0086C}"/>
    <dgm:cxn modelId="{6DA59866-8167-4DD0-8EFD-9DD60256D8AB}" type="presOf" srcId="{767EBF65-31EF-400E-9864-99BDF830A39F}" destId="{2EB53BB8-7EEC-4180-89A4-C6EE774FC010}" srcOrd="0" destOrd="0" presId="urn:microsoft.com/office/officeart/2005/8/layout/hierarchy1"/>
    <dgm:cxn modelId="{B2A815DE-791F-419F-98F2-4EA64757CA1A}" type="presOf" srcId="{0BE50E38-6106-47FA-8CE9-F37888CFFF63}" destId="{FBA9A624-684D-49A5-8366-C00B3608891A}" srcOrd="0" destOrd="0" presId="urn:microsoft.com/office/officeart/2005/8/layout/hierarchy1"/>
    <dgm:cxn modelId="{871FAF30-26E2-41AA-877E-48D09F731178}" type="presOf" srcId="{AB783588-E1B1-4AC7-8387-B05C1EF71532}" destId="{7427955F-2999-40F2-9F48-EEDE6768E368}" srcOrd="0" destOrd="0" presId="urn:microsoft.com/office/officeart/2005/8/layout/hierarchy1"/>
    <dgm:cxn modelId="{8014E08A-1A6C-49C7-A04D-BB7C0C0AEC20}" type="presOf" srcId="{B1EBA5B5-FDE5-4794-A14B-E496399EDCB4}" destId="{7FBFA338-16E7-4ED8-8F28-612069804B15}" srcOrd="0" destOrd="0" presId="urn:microsoft.com/office/officeart/2005/8/layout/hierarchy1"/>
    <dgm:cxn modelId="{EA25CB93-6664-4FC1-BD75-8320CFA75EDB}" srcId="{AB783588-E1B1-4AC7-8387-B05C1EF71532}" destId="{74E91A48-C980-4CD0-8F95-C12F8834B95E}" srcOrd="0" destOrd="0" parTransId="{DB58E885-529C-41FF-90E8-F1BE94E628C1}" sibTransId="{0A4961AA-A31B-4FCA-87EE-F02E56164BB6}"/>
    <dgm:cxn modelId="{B332CB32-463D-41EB-8E62-9E24643DCFA5}" type="presParOf" srcId="{7FBFA338-16E7-4ED8-8F28-612069804B15}" destId="{FC141BAF-478F-47DA-8A02-CAA8F9D14A78}" srcOrd="0" destOrd="0" presId="urn:microsoft.com/office/officeart/2005/8/layout/hierarchy1"/>
    <dgm:cxn modelId="{BF89A171-68A8-42B5-B397-74816D0E81E4}" type="presParOf" srcId="{FC141BAF-478F-47DA-8A02-CAA8F9D14A78}" destId="{A3ED430B-A68D-44AC-9986-921C913348FE}" srcOrd="0" destOrd="0" presId="urn:microsoft.com/office/officeart/2005/8/layout/hierarchy1"/>
    <dgm:cxn modelId="{A8AD367B-C359-4DCC-9387-AB181997EC97}" type="presParOf" srcId="{A3ED430B-A68D-44AC-9986-921C913348FE}" destId="{E147A03D-7366-4C0C-9B76-4F0CED6CC6D5}" srcOrd="0" destOrd="0" presId="urn:microsoft.com/office/officeart/2005/8/layout/hierarchy1"/>
    <dgm:cxn modelId="{C76ECF55-B641-46D2-BBA4-5C58F6703436}" type="presParOf" srcId="{A3ED430B-A68D-44AC-9986-921C913348FE}" destId="{7427955F-2999-40F2-9F48-EEDE6768E368}" srcOrd="1" destOrd="0" presId="urn:microsoft.com/office/officeart/2005/8/layout/hierarchy1"/>
    <dgm:cxn modelId="{BB8456EA-20ED-45A3-BB24-6EAC4C1CB7D2}" type="presParOf" srcId="{FC141BAF-478F-47DA-8A02-CAA8F9D14A78}" destId="{ED685510-E8D9-4483-9C5E-4583AA11CE5B}" srcOrd="1" destOrd="0" presId="urn:microsoft.com/office/officeart/2005/8/layout/hierarchy1"/>
    <dgm:cxn modelId="{387A5012-48FD-493E-B697-94446942DF8D}" type="presParOf" srcId="{ED685510-E8D9-4483-9C5E-4583AA11CE5B}" destId="{A4976487-1FA0-4718-9291-CE47DA80F51A}" srcOrd="0" destOrd="0" presId="urn:microsoft.com/office/officeart/2005/8/layout/hierarchy1"/>
    <dgm:cxn modelId="{BC229549-0E93-40BB-B10E-C7F8026ECCAC}" type="presParOf" srcId="{ED685510-E8D9-4483-9C5E-4583AA11CE5B}" destId="{577B0D72-E77D-4BD2-A91B-692062BAA9DE}" srcOrd="1" destOrd="0" presId="urn:microsoft.com/office/officeart/2005/8/layout/hierarchy1"/>
    <dgm:cxn modelId="{883FA35D-AC86-4265-9FFC-9C54F3A59DE2}" type="presParOf" srcId="{577B0D72-E77D-4BD2-A91B-692062BAA9DE}" destId="{95673B0C-770E-4474-B080-A2B227814662}" srcOrd="0" destOrd="0" presId="urn:microsoft.com/office/officeart/2005/8/layout/hierarchy1"/>
    <dgm:cxn modelId="{93619E95-E7D5-416E-8173-43D3DD535B05}" type="presParOf" srcId="{95673B0C-770E-4474-B080-A2B227814662}" destId="{9878E29D-6292-4F22-BEBD-8889B22AD70F}" srcOrd="0" destOrd="0" presId="urn:microsoft.com/office/officeart/2005/8/layout/hierarchy1"/>
    <dgm:cxn modelId="{7CDD8E32-3FDA-4ED5-8E65-298A78684EEA}" type="presParOf" srcId="{95673B0C-770E-4474-B080-A2B227814662}" destId="{28E551AA-B1F4-48D9-90D5-940C8704ECBC}" srcOrd="1" destOrd="0" presId="urn:microsoft.com/office/officeart/2005/8/layout/hierarchy1"/>
    <dgm:cxn modelId="{83BC6D00-5132-4CFB-B42D-EFA00FBA44FD}" type="presParOf" srcId="{577B0D72-E77D-4BD2-A91B-692062BAA9DE}" destId="{17341B5E-4066-41FA-804F-00B342322FA4}" srcOrd="1" destOrd="0" presId="urn:microsoft.com/office/officeart/2005/8/layout/hierarchy1"/>
    <dgm:cxn modelId="{626AA6DD-6436-4701-8502-5806E3FE58F6}" type="presParOf" srcId="{17341B5E-4066-41FA-804F-00B342322FA4}" destId="{4BADF452-7DEA-4533-B732-CED9AE0BB9FD}" srcOrd="0" destOrd="0" presId="urn:microsoft.com/office/officeart/2005/8/layout/hierarchy1"/>
    <dgm:cxn modelId="{54064831-D5AE-4365-BDB5-44FA2F56FA41}" type="presParOf" srcId="{17341B5E-4066-41FA-804F-00B342322FA4}" destId="{2773AFF8-A84B-4501-8FDD-B58D1BA28191}" srcOrd="1" destOrd="0" presId="urn:microsoft.com/office/officeart/2005/8/layout/hierarchy1"/>
    <dgm:cxn modelId="{A4D1862B-66A7-4C76-BA66-63D800312B36}" type="presParOf" srcId="{2773AFF8-A84B-4501-8FDD-B58D1BA28191}" destId="{905ABD6D-7414-4888-9F4B-6C77855A5984}" srcOrd="0" destOrd="0" presId="urn:microsoft.com/office/officeart/2005/8/layout/hierarchy1"/>
    <dgm:cxn modelId="{76FB8793-C8FE-4875-AD18-756173EF6720}" type="presParOf" srcId="{905ABD6D-7414-4888-9F4B-6C77855A5984}" destId="{505859A1-308B-4247-82F3-D59D544CB4FE}" srcOrd="0" destOrd="0" presId="urn:microsoft.com/office/officeart/2005/8/layout/hierarchy1"/>
    <dgm:cxn modelId="{87EBD163-E66E-44A4-A691-A317A3372B0D}" type="presParOf" srcId="{905ABD6D-7414-4888-9F4B-6C77855A5984}" destId="{FBA9A624-684D-49A5-8366-C00B3608891A}" srcOrd="1" destOrd="0" presId="urn:microsoft.com/office/officeart/2005/8/layout/hierarchy1"/>
    <dgm:cxn modelId="{E9C9F5E4-0771-405B-BF71-7D73E8E6C2B8}" type="presParOf" srcId="{2773AFF8-A84B-4501-8FDD-B58D1BA28191}" destId="{5992373D-EF13-4B42-891E-D2C2B13090B5}" srcOrd="1" destOrd="0" presId="urn:microsoft.com/office/officeart/2005/8/layout/hierarchy1"/>
    <dgm:cxn modelId="{8727B661-2313-4B55-815C-931308E4A742}" type="presParOf" srcId="{17341B5E-4066-41FA-804F-00B342322FA4}" destId="{2EB53BB8-7EEC-4180-89A4-C6EE774FC010}" srcOrd="2" destOrd="0" presId="urn:microsoft.com/office/officeart/2005/8/layout/hierarchy1"/>
    <dgm:cxn modelId="{AA50C75C-A933-4782-8420-E916F5CA1C54}" type="presParOf" srcId="{17341B5E-4066-41FA-804F-00B342322FA4}" destId="{88C007D5-7A3D-4624-BC32-A2E2B1809639}" srcOrd="3" destOrd="0" presId="urn:microsoft.com/office/officeart/2005/8/layout/hierarchy1"/>
    <dgm:cxn modelId="{31A2AE58-DCC6-4560-8EA7-E8A04B877793}" type="presParOf" srcId="{88C007D5-7A3D-4624-BC32-A2E2B1809639}" destId="{0371E62E-143F-4E8E-95B9-B8E64C315BE2}" srcOrd="0" destOrd="0" presId="urn:microsoft.com/office/officeart/2005/8/layout/hierarchy1"/>
    <dgm:cxn modelId="{3E578A8E-B4B3-47F5-944C-6351335C0136}" type="presParOf" srcId="{0371E62E-143F-4E8E-95B9-B8E64C315BE2}" destId="{D12B1C64-3150-42A0-B755-FD2FC5373F2A}" srcOrd="0" destOrd="0" presId="urn:microsoft.com/office/officeart/2005/8/layout/hierarchy1"/>
    <dgm:cxn modelId="{2D96C436-521A-4005-837C-FF84D7856F38}" type="presParOf" srcId="{0371E62E-143F-4E8E-95B9-B8E64C315BE2}" destId="{4036E76C-7C56-4193-A51F-C8902F900F01}" srcOrd="1" destOrd="0" presId="urn:microsoft.com/office/officeart/2005/8/layout/hierarchy1"/>
    <dgm:cxn modelId="{E168727F-A48B-4F57-93F6-084684559151}" type="presParOf" srcId="{88C007D5-7A3D-4624-BC32-A2E2B1809639}" destId="{D7CB327C-F0F7-4D14-A68A-8C4D7C772034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EB53BB8-7EEC-4180-89A4-C6EE774FC010}">
      <dsp:nvSpPr>
        <dsp:cNvPr id="0" name=""/>
        <dsp:cNvSpPr/>
      </dsp:nvSpPr>
      <dsp:spPr>
        <a:xfrm>
          <a:off x="2933087" y="3293341"/>
          <a:ext cx="937919" cy="27745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9077"/>
              </a:lnTo>
              <a:lnTo>
                <a:pt x="937919" y="189077"/>
              </a:lnTo>
              <a:lnTo>
                <a:pt x="937919" y="27745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BADF452-7DEA-4533-B732-CED9AE0BB9FD}">
      <dsp:nvSpPr>
        <dsp:cNvPr id="0" name=""/>
        <dsp:cNvSpPr/>
      </dsp:nvSpPr>
      <dsp:spPr>
        <a:xfrm>
          <a:off x="1889135" y="3293341"/>
          <a:ext cx="1043951" cy="277455"/>
        </a:xfrm>
        <a:custGeom>
          <a:avLst/>
          <a:gdLst/>
          <a:ahLst/>
          <a:cxnLst/>
          <a:rect l="0" t="0" r="0" b="0"/>
          <a:pathLst>
            <a:path>
              <a:moveTo>
                <a:pt x="1043951" y="0"/>
              </a:moveTo>
              <a:lnTo>
                <a:pt x="1043951" y="189077"/>
              </a:lnTo>
              <a:lnTo>
                <a:pt x="0" y="189077"/>
              </a:lnTo>
              <a:lnTo>
                <a:pt x="0" y="27745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4976487-1FA0-4718-9291-CE47DA80F51A}">
      <dsp:nvSpPr>
        <dsp:cNvPr id="0" name=""/>
        <dsp:cNvSpPr/>
      </dsp:nvSpPr>
      <dsp:spPr>
        <a:xfrm>
          <a:off x="2887367" y="1423229"/>
          <a:ext cx="91440" cy="27745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7745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147A03D-7366-4C0C-9B76-4F0CED6CC6D5}">
      <dsp:nvSpPr>
        <dsp:cNvPr id="0" name=""/>
        <dsp:cNvSpPr/>
      </dsp:nvSpPr>
      <dsp:spPr>
        <a:xfrm>
          <a:off x="2121259" y="1533"/>
          <a:ext cx="1623654" cy="142169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427955F-2999-40F2-9F48-EEDE6768E368}">
      <dsp:nvSpPr>
        <dsp:cNvPr id="0" name=""/>
        <dsp:cNvSpPr/>
      </dsp:nvSpPr>
      <dsp:spPr>
        <a:xfrm>
          <a:off x="2227260" y="102234"/>
          <a:ext cx="1623654" cy="142169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b-NO" sz="1100" kern="1200"/>
            <a:t>Tilbyders navn, 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b-NO" sz="1100" kern="1200"/>
            <a:t>Adresse, Land</a:t>
          </a:r>
        </a:p>
      </dsp:txBody>
      <dsp:txXfrm>
        <a:off x="2268900" y="143874"/>
        <a:ext cx="1540374" cy="1338415"/>
      </dsp:txXfrm>
    </dsp:sp>
    <dsp:sp modelId="{9878E29D-6292-4F22-BEBD-8889B22AD70F}">
      <dsp:nvSpPr>
        <dsp:cNvPr id="0" name=""/>
        <dsp:cNvSpPr/>
      </dsp:nvSpPr>
      <dsp:spPr>
        <a:xfrm>
          <a:off x="2127770" y="1700685"/>
          <a:ext cx="1610632" cy="159265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8E551AA-B1F4-48D9-90D5-940C8704ECBC}">
      <dsp:nvSpPr>
        <dsp:cNvPr id="0" name=""/>
        <dsp:cNvSpPr/>
      </dsp:nvSpPr>
      <dsp:spPr>
        <a:xfrm>
          <a:off x="2233771" y="1801385"/>
          <a:ext cx="1610632" cy="159265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b-NO" sz="1100" kern="1200"/>
            <a:t>Agent/mellomledd: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b-NO" sz="1100" kern="1200"/>
            <a:t> Bedrift AS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b-NO" sz="1100" kern="1200"/>
            <a:t>Adresse, Land</a:t>
          </a:r>
        </a:p>
      </dsp:txBody>
      <dsp:txXfrm>
        <a:off x="2280418" y="1848032"/>
        <a:ext cx="1517338" cy="1499362"/>
      </dsp:txXfrm>
    </dsp:sp>
    <dsp:sp modelId="{505859A1-308B-4247-82F3-D59D544CB4FE}">
      <dsp:nvSpPr>
        <dsp:cNvPr id="0" name=""/>
        <dsp:cNvSpPr/>
      </dsp:nvSpPr>
      <dsp:spPr>
        <a:xfrm>
          <a:off x="1057216" y="3570797"/>
          <a:ext cx="1663837" cy="117519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BA9A624-684D-49A5-8366-C00B3608891A}">
      <dsp:nvSpPr>
        <dsp:cNvPr id="0" name=""/>
        <dsp:cNvSpPr/>
      </dsp:nvSpPr>
      <dsp:spPr>
        <a:xfrm>
          <a:off x="1163217" y="3671497"/>
          <a:ext cx="1663837" cy="117519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b-NO" sz="1100" kern="1200"/>
            <a:t>Produsent for delkomponenten innfatning: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b-NO" sz="1100" kern="1200"/>
            <a:t>Bedrift AS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b-NO" sz="1100" kern="1200"/>
            <a:t>Adresse, Land</a:t>
          </a:r>
        </a:p>
      </dsp:txBody>
      <dsp:txXfrm>
        <a:off x="1197637" y="3705917"/>
        <a:ext cx="1594997" cy="1106353"/>
      </dsp:txXfrm>
    </dsp:sp>
    <dsp:sp modelId="{D12B1C64-3150-42A0-B755-FD2FC5373F2A}">
      <dsp:nvSpPr>
        <dsp:cNvPr id="0" name=""/>
        <dsp:cNvSpPr/>
      </dsp:nvSpPr>
      <dsp:spPr>
        <a:xfrm>
          <a:off x="2933055" y="3570797"/>
          <a:ext cx="1875902" cy="116842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036E76C-7C56-4193-A51F-C8902F900F01}">
      <dsp:nvSpPr>
        <dsp:cNvPr id="0" name=""/>
        <dsp:cNvSpPr/>
      </dsp:nvSpPr>
      <dsp:spPr>
        <a:xfrm>
          <a:off x="3039055" y="3671497"/>
          <a:ext cx="1875902" cy="116842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b-NO" sz="1100" kern="1200"/>
            <a:t>Der vindbrillen ferdigstilles: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b-NO" sz="1100" kern="1200"/>
            <a:t>Bedrift AS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b-NO" sz="1100" kern="1200"/>
            <a:t>Adresse, Land</a:t>
          </a:r>
        </a:p>
      </dsp:txBody>
      <dsp:txXfrm>
        <a:off x="3073277" y="3705719"/>
        <a:ext cx="1807458" cy="1099982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EB53BB8-7EEC-4180-89A4-C6EE774FC010}">
      <dsp:nvSpPr>
        <dsp:cNvPr id="0" name=""/>
        <dsp:cNvSpPr/>
      </dsp:nvSpPr>
      <dsp:spPr>
        <a:xfrm>
          <a:off x="2933087" y="3293341"/>
          <a:ext cx="937919" cy="27745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9025"/>
              </a:lnTo>
              <a:lnTo>
                <a:pt x="1179375" y="149025"/>
              </a:lnTo>
              <a:lnTo>
                <a:pt x="1179375" y="218682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BADF452-7DEA-4533-B732-CED9AE0BB9FD}">
      <dsp:nvSpPr>
        <dsp:cNvPr id="0" name=""/>
        <dsp:cNvSpPr/>
      </dsp:nvSpPr>
      <dsp:spPr>
        <a:xfrm>
          <a:off x="1889135" y="3293341"/>
          <a:ext cx="1043951" cy="277455"/>
        </a:xfrm>
        <a:custGeom>
          <a:avLst/>
          <a:gdLst/>
          <a:ahLst/>
          <a:cxnLst/>
          <a:rect l="0" t="0" r="0" b="0"/>
          <a:pathLst>
            <a:path>
              <a:moveTo>
                <a:pt x="1262947" y="0"/>
              </a:moveTo>
              <a:lnTo>
                <a:pt x="1262947" y="149025"/>
              </a:lnTo>
              <a:lnTo>
                <a:pt x="0" y="149025"/>
              </a:lnTo>
              <a:lnTo>
                <a:pt x="0" y="218682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4976487-1FA0-4718-9291-CE47DA80F51A}">
      <dsp:nvSpPr>
        <dsp:cNvPr id="0" name=""/>
        <dsp:cNvSpPr/>
      </dsp:nvSpPr>
      <dsp:spPr>
        <a:xfrm>
          <a:off x="2863192" y="1320995"/>
          <a:ext cx="91440" cy="37968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18682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147A03D-7366-4C0C-9B76-4F0CED6CC6D5}">
      <dsp:nvSpPr>
        <dsp:cNvPr id="0" name=""/>
        <dsp:cNvSpPr/>
      </dsp:nvSpPr>
      <dsp:spPr>
        <a:xfrm>
          <a:off x="2097085" y="-100700"/>
          <a:ext cx="1623654" cy="142169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427955F-2999-40F2-9F48-EEDE6768E368}">
      <dsp:nvSpPr>
        <dsp:cNvPr id="0" name=""/>
        <dsp:cNvSpPr/>
      </dsp:nvSpPr>
      <dsp:spPr>
        <a:xfrm>
          <a:off x="2203085" y="0"/>
          <a:ext cx="1623654" cy="142169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b-NO" sz="11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Tilbyders navn, 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b-NO" sz="11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Adresse, Land</a:t>
          </a:r>
        </a:p>
      </dsp:txBody>
      <dsp:txXfrm>
        <a:off x="2244725" y="41640"/>
        <a:ext cx="1540374" cy="1338415"/>
      </dsp:txXfrm>
    </dsp:sp>
    <dsp:sp modelId="{9878E29D-6292-4F22-BEBD-8889B22AD70F}">
      <dsp:nvSpPr>
        <dsp:cNvPr id="0" name=""/>
        <dsp:cNvSpPr/>
      </dsp:nvSpPr>
      <dsp:spPr>
        <a:xfrm>
          <a:off x="2127770" y="1700685"/>
          <a:ext cx="1610632" cy="1592656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8E551AA-B1F4-48D9-90D5-940C8704ECBC}">
      <dsp:nvSpPr>
        <dsp:cNvPr id="0" name=""/>
        <dsp:cNvSpPr/>
      </dsp:nvSpPr>
      <dsp:spPr>
        <a:xfrm>
          <a:off x="2233771" y="1801385"/>
          <a:ext cx="1610632" cy="159265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b-NO" sz="11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Agent/mellomledd: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b-NO" sz="11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Bedrift AS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b-NO" sz="11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Adresse, Land</a:t>
          </a:r>
        </a:p>
      </dsp:txBody>
      <dsp:txXfrm>
        <a:off x="2280418" y="1848032"/>
        <a:ext cx="1517338" cy="1499362"/>
      </dsp:txXfrm>
    </dsp:sp>
    <dsp:sp modelId="{505859A1-308B-4247-82F3-D59D544CB4FE}">
      <dsp:nvSpPr>
        <dsp:cNvPr id="0" name=""/>
        <dsp:cNvSpPr/>
      </dsp:nvSpPr>
      <dsp:spPr>
        <a:xfrm>
          <a:off x="1057216" y="3570797"/>
          <a:ext cx="1663837" cy="1175193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BA9A624-684D-49A5-8366-C00B3608891A}">
      <dsp:nvSpPr>
        <dsp:cNvPr id="0" name=""/>
        <dsp:cNvSpPr/>
      </dsp:nvSpPr>
      <dsp:spPr>
        <a:xfrm>
          <a:off x="1163217" y="3671497"/>
          <a:ext cx="1663837" cy="1175193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b-NO" sz="11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Produsent av materialet som utgjør hovedbestanddelen som masken består av: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b-NO" sz="11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Bedrift AS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b-NO" sz="11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Adresse, Land</a:t>
          </a:r>
        </a:p>
      </dsp:txBody>
      <dsp:txXfrm>
        <a:off x="1197637" y="3705917"/>
        <a:ext cx="1594997" cy="1106353"/>
      </dsp:txXfrm>
    </dsp:sp>
    <dsp:sp modelId="{D12B1C64-3150-42A0-B755-FD2FC5373F2A}">
      <dsp:nvSpPr>
        <dsp:cNvPr id="0" name=""/>
        <dsp:cNvSpPr/>
      </dsp:nvSpPr>
      <dsp:spPr>
        <a:xfrm>
          <a:off x="2933055" y="3570797"/>
          <a:ext cx="1875902" cy="1168426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036E76C-7C56-4193-A51F-C8902F900F01}">
      <dsp:nvSpPr>
        <dsp:cNvPr id="0" name=""/>
        <dsp:cNvSpPr/>
      </dsp:nvSpPr>
      <dsp:spPr>
        <a:xfrm>
          <a:off x="3039055" y="3671497"/>
          <a:ext cx="1875902" cy="116842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b-NO" sz="11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Der maskenferdigstilles: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b-NO" sz="11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Bedrift AS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b-NO" sz="11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Adresse, Land</a:t>
          </a:r>
        </a:p>
      </dsp:txBody>
      <dsp:txXfrm>
        <a:off x="3073277" y="3705719"/>
        <a:ext cx="1807458" cy="109998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50710CB3</Template>
  <TotalTime>0</TotalTime>
  <Pages>4</Pages>
  <Words>431</Words>
  <Characters>2288</Characters>
  <Application>Microsoft Office Word</Application>
  <DocSecurity>2</DocSecurity>
  <Lines>19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2019-08-09T10:27:00Z</dcterms:created>
  <dcterms:modified xsi:type="dcterms:W3CDTF">2019-10-01T12:40:00Z</dcterms:modified>
</cp:coreProperties>
</file>